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1BE5764E" w:rsidR="006472FD" w:rsidRPr="00DA12F7" w:rsidRDefault="006472FD" w:rsidP="00FD187F">
      <w:pPr>
        <w:tabs>
          <w:tab w:val="right" w:pos="9630"/>
        </w:tabs>
      </w:pPr>
      <w:r>
        <w:t xml:space="preserve">3GPP TSG RAN WG1 </w:t>
      </w:r>
      <w:r w:rsidR="002F4DAB">
        <w:t>#91</w:t>
      </w:r>
      <w:r w:rsidRPr="00DA12F7">
        <w:tab/>
        <w:t>R1-</w:t>
      </w:r>
      <w:r>
        <w:t>17</w:t>
      </w:r>
      <w:r w:rsidR="00A40D44">
        <w:t>21</w:t>
      </w:r>
      <w:r w:rsidR="005F216C">
        <w:t>702</w:t>
      </w:r>
    </w:p>
    <w:p w14:paraId="467EED87" w14:textId="2B8A0979" w:rsidR="006472FD" w:rsidRPr="00DA12F7" w:rsidRDefault="002F4DAB" w:rsidP="00EB77D5">
      <w:r>
        <w:t>Nov</w:t>
      </w:r>
      <w:r w:rsidR="00070460">
        <w:t xml:space="preserve"> </w:t>
      </w:r>
      <w:r>
        <w:t>27</w:t>
      </w:r>
      <w:r w:rsidR="006472FD" w:rsidRPr="006D1460">
        <w:rPr>
          <w:vertAlign w:val="superscript"/>
        </w:rPr>
        <w:t>th</w:t>
      </w:r>
      <w:r w:rsidR="006472FD">
        <w:t xml:space="preserve"> – </w:t>
      </w:r>
      <w:r>
        <w:t>Dec</w:t>
      </w:r>
      <w:r w:rsidR="006472FD">
        <w:t xml:space="preserve"> </w:t>
      </w:r>
      <w:r w:rsidR="000C765A">
        <w:t>1</w:t>
      </w:r>
      <w:r w:rsidRPr="002F4DAB">
        <w:rPr>
          <w:vertAlign w:val="superscript"/>
        </w:rPr>
        <w:t>st</w:t>
      </w:r>
      <w:r w:rsidR="006472FD" w:rsidRPr="00DA12F7">
        <w:t>, 201</w:t>
      </w:r>
      <w:r w:rsidR="006472FD">
        <w:t>7</w:t>
      </w:r>
    </w:p>
    <w:p w14:paraId="33C3D330" w14:textId="6013296F" w:rsidR="006472FD" w:rsidRDefault="00FD187F" w:rsidP="00FD187F">
      <w:r>
        <w:t>Reno</w:t>
      </w:r>
      <w:r w:rsidR="00070460">
        <w:t xml:space="preserve">, </w:t>
      </w:r>
      <w:r>
        <w:t>USA</w:t>
      </w:r>
    </w:p>
    <w:p w14:paraId="49F194EA" w14:textId="6EAE6775" w:rsidR="00E725B6" w:rsidRPr="00E624D8" w:rsidRDefault="00E725B6" w:rsidP="00EB77D5">
      <w:pPr>
        <w:pStyle w:val="Title"/>
        <w:rPr>
          <w:lang w:eastAsia="ja-JP"/>
        </w:rPr>
      </w:pPr>
      <w:r w:rsidRPr="00E624D8">
        <w:tab/>
      </w:r>
    </w:p>
    <w:p w14:paraId="21FD1CD3" w14:textId="050B42FF" w:rsidR="00070460" w:rsidRDefault="00E725B6" w:rsidP="00EB77D5">
      <w:r w:rsidRPr="00E624D8">
        <w:t>Agenda item:</w:t>
      </w:r>
      <w:bookmarkStart w:id="0" w:name="Source"/>
      <w:bookmarkEnd w:id="0"/>
      <w:r w:rsidR="006C7D80" w:rsidRPr="00E624D8">
        <w:tab/>
      </w:r>
      <w:r w:rsidR="00070460">
        <w:t>7</w:t>
      </w:r>
      <w:r w:rsidR="006472FD">
        <w:t>.</w:t>
      </w:r>
      <w:r w:rsidR="002F4DAB">
        <w:t>3.1.3</w:t>
      </w:r>
    </w:p>
    <w:p w14:paraId="6EBDFB6E" w14:textId="3255D5F0" w:rsidR="0068226B" w:rsidRPr="00CC27F5" w:rsidRDefault="0068226B" w:rsidP="00EB77D5">
      <w:r w:rsidRPr="00CC27F5">
        <w:rPr>
          <w:b/>
        </w:rPr>
        <w:t xml:space="preserve">Source: </w:t>
      </w:r>
      <w:r w:rsidRPr="00CC27F5">
        <w:rPr>
          <w:b/>
        </w:rPr>
        <w:tab/>
      </w:r>
      <w:r w:rsidRPr="00CC27F5">
        <w:t xml:space="preserve">Qualcomm </w:t>
      </w:r>
      <w:r w:rsidR="00802AC5">
        <w:t>Inc</w:t>
      </w:r>
      <w:r w:rsidR="00821167">
        <w:t>orporated</w:t>
      </w:r>
    </w:p>
    <w:p w14:paraId="0963A3D3" w14:textId="3910F54F" w:rsidR="0068226B" w:rsidRPr="0044166C" w:rsidRDefault="0068226B" w:rsidP="00EB77D5">
      <w:r w:rsidRPr="00CC27F5">
        <w:rPr>
          <w:b/>
        </w:rPr>
        <w:t>Title:</w:t>
      </w:r>
      <w:r w:rsidRPr="00CC27F5">
        <w:t xml:space="preserve"> </w:t>
      </w:r>
      <w:r w:rsidR="00650CAB">
        <w:rPr>
          <w:sz w:val="22"/>
        </w:rPr>
        <w:tab/>
      </w:r>
      <w:bookmarkStart w:id="1" w:name="_Hlk495526525"/>
      <w:r w:rsidR="00C715A5">
        <w:t>Offline discussion on GC-PDCCH carrying SFI</w:t>
      </w:r>
      <w:bookmarkEnd w:id="1"/>
    </w:p>
    <w:p w14:paraId="4E9088AE" w14:textId="77777777" w:rsidR="0068226B" w:rsidRPr="00CC27F5" w:rsidRDefault="0068226B" w:rsidP="00EB77D5">
      <w:r w:rsidRPr="00CC27F5">
        <w:rPr>
          <w:b/>
        </w:rPr>
        <w:t>Document for:</w:t>
      </w:r>
      <w:r w:rsidRPr="00CC27F5">
        <w:tab/>
      </w:r>
      <w:bookmarkStart w:id="2" w:name="DocumentFor"/>
      <w:bookmarkEnd w:id="2"/>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75B22991" w:rsidR="00070460" w:rsidRDefault="00070460" w:rsidP="00EB77D5">
      <w:pPr>
        <w:rPr>
          <w:lang w:val="en-GB"/>
        </w:rPr>
      </w:pPr>
      <w:r>
        <w:rPr>
          <w:lang w:val="en-GB"/>
        </w:rPr>
        <w:t>This paper continues the discussion from NR Adhoc #3 on the GC-PDCCH carrying SFI.</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790F84">
      <w:pPr>
        <w:pStyle w:val="ListParagraph"/>
        <w:numPr>
          <w:ilvl w:val="0"/>
          <w:numId w:val="15"/>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790F84">
      <w:pPr>
        <w:pStyle w:val="ListParagraph"/>
        <w:numPr>
          <w:ilvl w:val="1"/>
          <w:numId w:val="15"/>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790F84">
      <w:pPr>
        <w:pStyle w:val="ListParagraph"/>
        <w:numPr>
          <w:ilvl w:val="1"/>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790F84">
      <w:pPr>
        <w:pStyle w:val="ListParagraph"/>
        <w:numPr>
          <w:ilvl w:val="0"/>
          <w:numId w:val="17"/>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790F84">
      <w:pPr>
        <w:pStyle w:val="ListParagraph"/>
        <w:numPr>
          <w:ilvl w:val="0"/>
          <w:numId w:val="17"/>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790F84">
      <w:pPr>
        <w:pStyle w:val="ListParagraph"/>
        <w:numPr>
          <w:ilvl w:val="0"/>
          <w:numId w:val="18"/>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790F84">
      <w:pPr>
        <w:pStyle w:val="ListParagraph"/>
        <w:numPr>
          <w:ilvl w:val="1"/>
          <w:numId w:val="18"/>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790F84">
      <w:pPr>
        <w:pStyle w:val="ListParagraph"/>
        <w:numPr>
          <w:ilvl w:val="2"/>
          <w:numId w:val="18"/>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790F84">
      <w:pPr>
        <w:pStyle w:val="ListParagraph"/>
        <w:numPr>
          <w:ilvl w:val="1"/>
          <w:numId w:val="18"/>
        </w:numPr>
        <w:rPr>
          <w:rFonts w:eastAsia="MS Mincho"/>
          <w:lang w:eastAsia="ja-JP"/>
        </w:rPr>
      </w:pPr>
      <w:r w:rsidRPr="00551A2F">
        <w:rPr>
          <w:rFonts w:eastAsia="MS Mincho"/>
          <w:lang w:eastAsia="ja-JP"/>
        </w:rPr>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790F84">
      <w:pPr>
        <w:pStyle w:val="ListParagraph"/>
        <w:numPr>
          <w:ilvl w:val="0"/>
          <w:numId w:val="19"/>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lastRenderedPageBreak/>
        <w:t>‘Unknown’</w:t>
      </w:r>
    </w:p>
    <w:p w14:paraId="5F3F472E"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FFS: ‘Empty’</w:t>
      </w:r>
    </w:p>
    <w:p w14:paraId="13F9620F"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790F84">
      <w:pPr>
        <w:pStyle w:val="ListParagraph"/>
        <w:numPr>
          <w:ilvl w:val="2"/>
          <w:numId w:val="19"/>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790F84">
      <w:pPr>
        <w:pStyle w:val="ListParagraph"/>
        <w:numPr>
          <w:ilvl w:val="0"/>
          <w:numId w:val="9"/>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790F84">
      <w:pPr>
        <w:pStyle w:val="ListParagraph"/>
        <w:numPr>
          <w:ilvl w:val="1"/>
          <w:numId w:val="9"/>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790F84">
      <w:pPr>
        <w:pStyle w:val="ListParagraph"/>
        <w:numPr>
          <w:ilvl w:val="2"/>
          <w:numId w:val="9"/>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790F84">
      <w:pPr>
        <w:pStyle w:val="ListParagraph"/>
        <w:numPr>
          <w:ilvl w:val="0"/>
          <w:numId w:val="9"/>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790F84">
      <w:pPr>
        <w:pStyle w:val="ListParagraph"/>
        <w:numPr>
          <w:ilvl w:val="0"/>
          <w:numId w:val="10"/>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790F84">
      <w:pPr>
        <w:pStyle w:val="ListParagraph"/>
        <w:numPr>
          <w:ilvl w:val="1"/>
          <w:numId w:val="10"/>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FFS: handling of ‘gap’</w:t>
      </w:r>
    </w:p>
    <w:p w14:paraId="46294B70"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790F84">
      <w:pPr>
        <w:pStyle w:val="ListParagraph"/>
        <w:numPr>
          <w:ilvl w:val="0"/>
          <w:numId w:val="12"/>
        </w:numPr>
      </w:pPr>
      <w:r w:rsidRPr="000116E3">
        <w:t>Regarding dynamic SFI content definition</w:t>
      </w:r>
    </w:p>
    <w:p w14:paraId="517E2454" w14:textId="77777777" w:rsidR="00070460" w:rsidRPr="000116E3" w:rsidRDefault="00070460" w:rsidP="00790F84">
      <w:pPr>
        <w:pStyle w:val="ListParagraph"/>
        <w:numPr>
          <w:ilvl w:val="1"/>
          <w:numId w:val="12"/>
        </w:numPr>
      </w:pPr>
      <w:r w:rsidRPr="000116E3">
        <w:t xml:space="preserve">The SFI carries an index to a table that is UE-specifically configured via RRC </w:t>
      </w:r>
    </w:p>
    <w:p w14:paraId="6F44962F" w14:textId="77777777" w:rsidR="00070460" w:rsidRPr="000116E3" w:rsidRDefault="00070460" w:rsidP="00790F84">
      <w:pPr>
        <w:pStyle w:val="ListParagraph"/>
        <w:numPr>
          <w:ilvl w:val="2"/>
          <w:numId w:val="12"/>
        </w:numPr>
      </w:pPr>
      <w:r w:rsidRPr="000116E3">
        <w:t>FFS how to manage the table for future proof</w:t>
      </w:r>
    </w:p>
    <w:p w14:paraId="354289F4" w14:textId="77777777" w:rsidR="00070460" w:rsidRPr="000116E3" w:rsidRDefault="00070460" w:rsidP="00790F84">
      <w:pPr>
        <w:pStyle w:val="ListParagraph"/>
        <w:numPr>
          <w:ilvl w:val="2"/>
          <w:numId w:val="12"/>
        </w:numPr>
      </w:pPr>
      <w:r w:rsidRPr="000116E3">
        <w:t>FFS how to define entries in the table</w:t>
      </w:r>
    </w:p>
    <w:p w14:paraId="54B3194D" w14:textId="77777777" w:rsidR="00070460" w:rsidRPr="000116E3" w:rsidRDefault="00070460" w:rsidP="00790F84">
      <w:pPr>
        <w:pStyle w:val="ListParagraph"/>
        <w:numPr>
          <w:ilvl w:val="1"/>
          <w:numId w:val="12"/>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790F84">
      <w:pPr>
        <w:pStyle w:val="ListParagraph"/>
        <w:numPr>
          <w:ilvl w:val="0"/>
          <w:numId w:val="13"/>
        </w:numPr>
      </w:pPr>
      <w:r w:rsidRPr="002D71DD">
        <w:t xml:space="preserve">Confirm the following WA </w:t>
      </w:r>
    </w:p>
    <w:p w14:paraId="10E98510" w14:textId="77777777" w:rsidR="00070460" w:rsidRPr="002D71DD" w:rsidRDefault="00070460" w:rsidP="00790F84">
      <w:pPr>
        <w:pStyle w:val="ListParagraph"/>
        <w:numPr>
          <w:ilvl w:val="1"/>
          <w:numId w:val="13"/>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790F84">
      <w:pPr>
        <w:pStyle w:val="ListParagraph"/>
        <w:numPr>
          <w:ilvl w:val="2"/>
          <w:numId w:val="13"/>
        </w:numPr>
      </w:pPr>
      <w:r w:rsidRPr="002D71DD">
        <w:t>‘Unknown’ is signalled at least by SFI in a group-common PDCCH</w:t>
      </w:r>
    </w:p>
    <w:p w14:paraId="16C32B55" w14:textId="77777777" w:rsidR="00070460" w:rsidRPr="002D71DD" w:rsidRDefault="00070460" w:rsidP="00790F84">
      <w:pPr>
        <w:pStyle w:val="ListParagraph"/>
        <w:numPr>
          <w:ilvl w:val="2"/>
          <w:numId w:val="13"/>
        </w:numPr>
      </w:pPr>
      <w:r w:rsidRPr="002D71DD">
        <w:t>FFS: Possibility of overridden by some types of RRC (e.g., measurement configuration)</w:t>
      </w:r>
    </w:p>
    <w:p w14:paraId="586227A1" w14:textId="77777777" w:rsidR="00070460" w:rsidRPr="002D71DD" w:rsidRDefault="00070460" w:rsidP="00790F84">
      <w:pPr>
        <w:pStyle w:val="ListParagraph"/>
        <w:numPr>
          <w:ilvl w:val="1"/>
          <w:numId w:val="13"/>
        </w:numPr>
      </w:pPr>
      <w:r w:rsidRPr="002D71DD">
        <w:t>‘Reserved’ resource is ‘not transmit’ and ‘not receive’ but cannot be overridden by DCI/SFI indication.</w:t>
      </w:r>
    </w:p>
    <w:p w14:paraId="48973DD4" w14:textId="77777777" w:rsidR="00070460" w:rsidRPr="002D71DD" w:rsidRDefault="00070460" w:rsidP="00790F84">
      <w:pPr>
        <w:pStyle w:val="ListParagraph"/>
        <w:numPr>
          <w:ilvl w:val="2"/>
          <w:numId w:val="13"/>
        </w:numPr>
      </w:pPr>
      <w:r w:rsidRPr="002D71DD">
        <w:t>‘Reserved’ is signalled at least by RRC</w:t>
      </w:r>
    </w:p>
    <w:p w14:paraId="6D2BCEE5" w14:textId="77777777" w:rsidR="00070460" w:rsidRPr="002D71DD" w:rsidRDefault="00070460" w:rsidP="00790F84">
      <w:pPr>
        <w:pStyle w:val="ListParagraph"/>
        <w:numPr>
          <w:ilvl w:val="1"/>
          <w:numId w:val="13"/>
        </w:numPr>
      </w:pPr>
      <w:r w:rsidRPr="002D71DD">
        <w:t>FFS: handling of ‘gap’</w:t>
      </w:r>
    </w:p>
    <w:p w14:paraId="44AD2213" w14:textId="77777777" w:rsidR="00070460" w:rsidRPr="002D71DD" w:rsidRDefault="00070460" w:rsidP="00790F84">
      <w:pPr>
        <w:pStyle w:val="ListParagraph"/>
        <w:numPr>
          <w:ilvl w:val="1"/>
          <w:numId w:val="13"/>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790F84">
      <w:pPr>
        <w:pStyle w:val="ListParagraph"/>
        <w:numPr>
          <w:ilvl w:val="0"/>
          <w:numId w:val="14"/>
        </w:numPr>
      </w:pPr>
      <w:r w:rsidRPr="00223EE7">
        <w:t xml:space="preserve">For semi-static DL/UL assignment </w:t>
      </w:r>
    </w:p>
    <w:p w14:paraId="1D0F5FF5" w14:textId="77777777" w:rsidR="00070460" w:rsidRPr="00223EE7" w:rsidRDefault="00070460" w:rsidP="00790F84">
      <w:pPr>
        <w:pStyle w:val="ListParagraph"/>
        <w:numPr>
          <w:ilvl w:val="1"/>
          <w:numId w:val="14"/>
        </w:numPr>
      </w:pPr>
      <w:r w:rsidRPr="00223EE7">
        <w:t>Cell-specific RRC configuration (SIB) + additionally UE-specific RRC configuration</w:t>
      </w:r>
    </w:p>
    <w:p w14:paraId="71E10B26" w14:textId="77777777" w:rsidR="00070460" w:rsidRPr="00223EE7" w:rsidRDefault="00070460" w:rsidP="00790F84">
      <w:pPr>
        <w:pStyle w:val="ListParagraph"/>
        <w:numPr>
          <w:ilvl w:val="2"/>
          <w:numId w:val="14"/>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790F84">
      <w:pPr>
        <w:pStyle w:val="ListParagraph"/>
        <w:numPr>
          <w:ilvl w:val="0"/>
          <w:numId w:val="20"/>
        </w:numPr>
      </w:pPr>
      <w:r w:rsidRPr="00F81894">
        <w:t>For GC-PDCCH monitoring, confirm the working assumption</w:t>
      </w:r>
    </w:p>
    <w:p w14:paraId="1293FEC8" w14:textId="77777777" w:rsidR="002F4DAB" w:rsidRPr="00F81894" w:rsidRDefault="002F4DAB" w:rsidP="00790F84">
      <w:pPr>
        <w:pStyle w:val="ListParagraph"/>
        <w:numPr>
          <w:ilvl w:val="1"/>
          <w:numId w:val="20"/>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790F84">
      <w:pPr>
        <w:pStyle w:val="ListParagraph"/>
        <w:numPr>
          <w:ilvl w:val="0"/>
          <w:numId w:val="7"/>
        </w:numPr>
      </w:pPr>
      <w:r w:rsidRPr="00ED2B62">
        <w:t>For cross cell GC-PDCCH monitoring, support by RRC configuration for a UE the following:</w:t>
      </w:r>
    </w:p>
    <w:p w14:paraId="049B6682" w14:textId="77777777" w:rsidR="002F4DAB" w:rsidRPr="00ED2B62" w:rsidRDefault="002F4DAB" w:rsidP="00790F84">
      <w:pPr>
        <w:pStyle w:val="ListParagraph"/>
        <w:numPr>
          <w:ilvl w:val="1"/>
          <w:numId w:val="7"/>
        </w:numPr>
      </w:pPr>
      <w:r w:rsidRPr="00ED2B62">
        <w:t>The same SFI can be applicable to more than one cell</w:t>
      </w:r>
    </w:p>
    <w:p w14:paraId="58B831FD" w14:textId="77777777" w:rsidR="002F4DAB" w:rsidRPr="00ED2B62" w:rsidRDefault="002F4DAB" w:rsidP="00790F84">
      <w:pPr>
        <w:pStyle w:val="ListParagraph"/>
        <w:numPr>
          <w:ilvl w:val="1"/>
          <w:numId w:val="7"/>
        </w:numPr>
      </w:pPr>
      <w:r w:rsidRPr="00ED2B62">
        <w:t>Different SFI fields in one GC-PDCCH can be applied to different cells</w:t>
      </w:r>
    </w:p>
    <w:p w14:paraId="2D62898F" w14:textId="77777777" w:rsidR="002F4DAB" w:rsidRPr="00ED2B62" w:rsidRDefault="002F4DAB" w:rsidP="00790F84">
      <w:pPr>
        <w:pStyle w:val="ListParagraph"/>
        <w:numPr>
          <w:ilvl w:val="1"/>
          <w:numId w:val="7"/>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790F84">
      <w:pPr>
        <w:pStyle w:val="bullet"/>
        <w:numPr>
          <w:ilvl w:val="1"/>
          <w:numId w:val="6"/>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790F84">
      <w:pPr>
        <w:pStyle w:val="bullet"/>
        <w:numPr>
          <w:ilvl w:val="0"/>
          <w:numId w:val="21"/>
        </w:numPr>
      </w:pPr>
      <w:r w:rsidRPr="00FB2402">
        <w:t xml:space="preserve">The single slot format table supports up to two D/U switching points per slot </w:t>
      </w:r>
    </w:p>
    <w:p w14:paraId="77D07489" w14:textId="77777777" w:rsidR="002F4DAB" w:rsidRPr="00FB2402" w:rsidRDefault="002F4DAB" w:rsidP="00790F84">
      <w:pPr>
        <w:pStyle w:val="bullet"/>
        <w:numPr>
          <w:ilvl w:val="1"/>
          <w:numId w:val="21"/>
        </w:numPr>
      </w:pPr>
      <w:r w:rsidRPr="00FB2402">
        <w:t>Zero switching point: 14 DL symbols, or 14 unknown symbols, or 14 UL symbols.</w:t>
      </w:r>
    </w:p>
    <w:p w14:paraId="1313A096" w14:textId="77777777" w:rsidR="002F4DAB" w:rsidRPr="00FB2402" w:rsidRDefault="002F4DAB" w:rsidP="00790F84">
      <w:pPr>
        <w:pStyle w:val="bullet"/>
        <w:numPr>
          <w:ilvl w:val="1"/>
          <w:numId w:val="21"/>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790F84">
      <w:pPr>
        <w:pStyle w:val="bullet"/>
        <w:numPr>
          <w:ilvl w:val="1"/>
          <w:numId w:val="21"/>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790F84">
      <w:pPr>
        <w:pStyle w:val="bullet"/>
        <w:numPr>
          <w:ilvl w:val="1"/>
          <w:numId w:val="21"/>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790F84">
      <w:pPr>
        <w:pStyle w:val="ListParagraph"/>
        <w:numPr>
          <w:ilvl w:val="0"/>
          <w:numId w:val="22"/>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790F84">
      <w:pPr>
        <w:pStyle w:val="ListParagraph"/>
        <w:numPr>
          <w:ilvl w:val="1"/>
          <w:numId w:val="22"/>
        </w:numPr>
      </w:pPr>
      <w:r w:rsidRPr="002F4DAB">
        <w:t>K = 1, 2, 5, 10, 20</w:t>
      </w:r>
    </w:p>
    <w:p w14:paraId="2DB3B658" w14:textId="77777777" w:rsidR="002F4DAB" w:rsidRPr="002F4DAB" w:rsidRDefault="002F4DAB" w:rsidP="00790F84">
      <w:pPr>
        <w:pStyle w:val="ListParagraph"/>
        <w:numPr>
          <w:ilvl w:val="2"/>
          <w:numId w:val="22"/>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790F84">
      <w:pPr>
        <w:pStyle w:val="bullet"/>
        <w:numPr>
          <w:ilvl w:val="1"/>
          <w:numId w:val="6"/>
        </w:numPr>
      </w:pPr>
      <w:r w:rsidRPr="002F4DAB">
        <w:t xml:space="preserve">Each entry of the table indicates a sequence of configured single-slot slot formats </w:t>
      </w:r>
    </w:p>
    <w:p w14:paraId="7D42A4C2" w14:textId="77777777" w:rsidR="002F4DAB" w:rsidRPr="002F4DAB" w:rsidRDefault="002F4DAB" w:rsidP="00790F84">
      <w:pPr>
        <w:pStyle w:val="bullet"/>
        <w:numPr>
          <w:ilvl w:val="2"/>
          <w:numId w:val="6"/>
        </w:numPr>
      </w:pPr>
      <w:r w:rsidRPr="002F4DAB">
        <w:t>Note if the sequence length is 1, the entry is a single-slot slot format</w:t>
      </w:r>
    </w:p>
    <w:p w14:paraId="00B7B200" w14:textId="77777777" w:rsidR="002F4DAB" w:rsidRPr="002F4DAB" w:rsidRDefault="002F4DAB" w:rsidP="00790F84">
      <w:pPr>
        <w:pStyle w:val="bullet"/>
        <w:numPr>
          <w:ilvl w:val="2"/>
          <w:numId w:val="6"/>
        </w:numPr>
      </w:pPr>
      <w:r w:rsidRPr="002F4DAB">
        <w:t>Note if the sequence length is more than one, the entry is a multi-slot slot format</w:t>
      </w:r>
    </w:p>
    <w:p w14:paraId="2234566F" w14:textId="77777777" w:rsidR="002F4DAB" w:rsidRPr="002F4DAB" w:rsidRDefault="002F4DAB" w:rsidP="00790F84">
      <w:pPr>
        <w:pStyle w:val="bullet"/>
        <w:numPr>
          <w:ilvl w:val="2"/>
          <w:numId w:val="6"/>
        </w:numPr>
      </w:pPr>
      <w:r w:rsidRPr="002F4DAB">
        <w:t>Note that it is possible all the slots in a multi-slot slot-format can have the same slot format</w:t>
      </w:r>
    </w:p>
    <w:p w14:paraId="4CE4AF26" w14:textId="77777777" w:rsidR="002F4DAB" w:rsidRPr="002F4DAB" w:rsidRDefault="002F4DAB" w:rsidP="00790F84">
      <w:pPr>
        <w:pStyle w:val="bullet"/>
        <w:numPr>
          <w:ilvl w:val="2"/>
          <w:numId w:val="6"/>
        </w:numPr>
      </w:pPr>
      <w:r w:rsidRPr="002F4DAB">
        <w:t>Note The entries in the table can be of different length including a mix of single slot SFI and multi-slot SFI</w:t>
      </w:r>
    </w:p>
    <w:p w14:paraId="7C202D70" w14:textId="77777777" w:rsidR="002F4DAB" w:rsidRPr="002F4DAB" w:rsidRDefault="002F4DAB" w:rsidP="00790F84">
      <w:pPr>
        <w:pStyle w:val="bullet"/>
        <w:numPr>
          <w:ilvl w:val="3"/>
          <w:numId w:val="6"/>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790F84">
      <w:pPr>
        <w:pStyle w:val="ListParagraph"/>
        <w:numPr>
          <w:ilvl w:val="0"/>
          <w:numId w:val="7"/>
        </w:numPr>
      </w:pPr>
      <w:r w:rsidRPr="002F4DAB">
        <w:t>GC-PDCCH for dynamic SFI monitoring</w:t>
      </w:r>
    </w:p>
    <w:p w14:paraId="5B4691A1" w14:textId="77777777" w:rsidR="002F4DAB" w:rsidRPr="002F4DAB" w:rsidRDefault="002F4DAB" w:rsidP="00790F84">
      <w:pPr>
        <w:pStyle w:val="ListParagraph"/>
        <w:numPr>
          <w:ilvl w:val="1"/>
          <w:numId w:val="7"/>
        </w:numPr>
      </w:pPr>
      <w:r w:rsidRPr="002F4DAB">
        <w:t>For same cell GC-PDCCH monitoring: UE is required to monitor at most one GC-PDCCH per spatial QCL per configuration period carrying dynamic SFI in the active BWP in the cell</w:t>
      </w:r>
    </w:p>
    <w:p w14:paraId="3D4DB989" w14:textId="77777777" w:rsidR="002F4DAB" w:rsidRPr="002F4DAB" w:rsidRDefault="002F4DAB" w:rsidP="00790F84">
      <w:pPr>
        <w:pStyle w:val="ListParagraph"/>
        <w:numPr>
          <w:ilvl w:val="2"/>
          <w:numId w:val="7"/>
        </w:numPr>
      </w:pPr>
      <w:r w:rsidRPr="002F4DAB">
        <w:t>The coreset(s) is located in the first 1/2/3 symbols in a slot</w:t>
      </w:r>
    </w:p>
    <w:p w14:paraId="69D393C2" w14:textId="77777777" w:rsidR="002F4DAB" w:rsidRPr="002F4DAB" w:rsidRDefault="002F4DAB" w:rsidP="00790F84">
      <w:pPr>
        <w:pStyle w:val="ListParagraph"/>
        <w:numPr>
          <w:ilvl w:val="2"/>
          <w:numId w:val="7"/>
        </w:numPr>
      </w:pPr>
      <w:r w:rsidRPr="002F4DAB">
        <w:t xml:space="preserve">Configuration of GC-PDCCH for UE to monitor is FFS especially considering interaction with </w:t>
      </w:r>
      <w:r w:rsidRPr="002F4DAB">
        <w:lastRenderedPageBreak/>
        <w:t>BWP configuration</w:t>
      </w:r>
    </w:p>
    <w:p w14:paraId="74D87541" w14:textId="77777777" w:rsidR="002F4DAB" w:rsidRPr="002F4DAB" w:rsidRDefault="002F4DAB" w:rsidP="00790F84">
      <w:pPr>
        <w:pStyle w:val="ListParagraph"/>
        <w:numPr>
          <w:ilvl w:val="2"/>
          <w:numId w:val="7"/>
        </w:numPr>
      </w:pPr>
      <w:r w:rsidRPr="002F4DAB">
        <w:t xml:space="preserve">Note: This is not intended to address the case of multi-TRP which is deprioritized before Dec. </w:t>
      </w:r>
    </w:p>
    <w:p w14:paraId="2F174184" w14:textId="77777777" w:rsidR="002F4DAB" w:rsidRPr="002F4DAB" w:rsidRDefault="002F4DAB" w:rsidP="00790F84">
      <w:pPr>
        <w:pStyle w:val="ListParagraph"/>
        <w:numPr>
          <w:ilvl w:val="1"/>
          <w:numId w:val="7"/>
        </w:numPr>
      </w:pPr>
      <w:r w:rsidRPr="002F4DAB">
        <w:t xml:space="preserve">When configuring the GC-PDCCH monitoring for dynamic SFI, the gNB will configure the payload length </w:t>
      </w:r>
    </w:p>
    <w:p w14:paraId="2A392505" w14:textId="77777777" w:rsidR="002F4DAB" w:rsidRPr="002F4DAB" w:rsidRDefault="002F4DAB" w:rsidP="00790F84">
      <w:pPr>
        <w:pStyle w:val="ListParagraph"/>
        <w:numPr>
          <w:ilvl w:val="1"/>
          <w:numId w:val="7"/>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790F84">
      <w:pPr>
        <w:pStyle w:val="ListParagraph"/>
        <w:numPr>
          <w:ilvl w:val="0"/>
          <w:numId w:val="23"/>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790F84">
      <w:pPr>
        <w:pStyle w:val="ListParagraph"/>
        <w:numPr>
          <w:ilvl w:val="1"/>
          <w:numId w:val="23"/>
        </w:numPr>
      </w:pPr>
      <w:r w:rsidRPr="002F4DAB">
        <w:t>For DL resources indication, the signaling include:</w:t>
      </w:r>
    </w:p>
    <w:p w14:paraId="1D3E1F5E" w14:textId="77777777" w:rsidR="002F4DAB" w:rsidRPr="002F4DAB" w:rsidRDefault="002F4DAB" w:rsidP="00790F84">
      <w:pPr>
        <w:pStyle w:val="ListParagraph"/>
        <w:numPr>
          <w:ilvl w:val="2"/>
          <w:numId w:val="23"/>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790F84">
      <w:pPr>
        <w:pStyle w:val="ListParagraph"/>
        <w:numPr>
          <w:ilvl w:val="2"/>
          <w:numId w:val="23"/>
        </w:numPr>
      </w:pPr>
      <w:r w:rsidRPr="002F4DAB">
        <w:t>Number of DL symbol(s) follow the full DL slots (x2). Values for x2 include {0,1,…, 13}</w:t>
      </w:r>
    </w:p>
    <w:p w14:paraId="61004C10" w14:textId="77777777" w:rsidR="002F4DAB" w:rsidRPr="002F4DAB" w:rsidRDefault="002F4DAB" w:rsidP="00790F84">
      <w:pPr>
        <w:pStyle w:val="ListParagraph"/>
        <w:numPr>
          <w:ilvl w:val="1"/>
          <w:numId w:val="23"/>
        </w:numPr>
      </w:pPr>
      <w:r w:rsidRPr="002F4DAB">
        <w:t>For UL resource indication, the signaling include:</w:t>
      </w:r>
    </w:p>
    <w:p w14:paraId="6372F02E" w14:textId="77777777" w:rsidR="002F4DAB" w:rsidRPr="002F4DAB" w:rsidRDefault="002F4DAB" w:rsidP="00790F84">
      <w:pPr>
        <w:pStyle w:val="ListParagraph"/>
        <w:numPr>
          <w:ilvl w:val="2"/>
          <w:numId w:val="23"/>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790F84">
      <w:pPr>
        <w:pStyle w:val="ListParagraph"/>
        <w:numPr>
          <w:ilvl w:val="2"/>
          <w:numId w:val="23"/>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790F84">
      <w:pPr>
        <w:pStyle w:val="ListParagraph"/>
        <w:numPr>
          <w:ilvl w:val="1"/>
          <w:numId w:val="23"/>
        </w:numPr>
      </w:pPr>
      <w:r w:rsidRPr="002F4DAB">
        <w:t>The resource(s) in a period between DL and UL segments are unknown resources.</w:t>
      </w:r>
    </w:p>
    <w:p w14:paraId="6958D56B" w14:textId="77777777" w:rsidR="002F4DAB" w:rsidRPr="002F4DAB" w:rsidRDefault="002F4DAB" w:rsidP="00790F84">
      <w:pPr>
        <w:pStyle w:val="ListParagraph"/>
        <w:numPr>
          <w:ilvl w:val="1"/>
          <w:numId w:val="23"/>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790F84">
      <w:pPr>
        <w:pStyle w:val="ListParagraph"/>
        <w:numPr>
          <w:ilvl w:val="0"/>
          <w:numId w:val="24"/>
        </w:numPr>
      </w:pPr>
      <w:r w:rsidRPr="002F4DAB">
        <w:t xml:space="preserve">For the UE-specific higher layer signalling on semi-static DL/UL assignment, </w:t>
      </w:r>
    </w:p>
    <w:p w14:paraId="5D6BD01C" w14:textId="77777777" w:rsidR="002F4DAB" w:rsidRPr="002F4DAB" w:rsidRDefault="002F4DAB" w:rsidP="00790F84">
      <w:pPr>
        <w:pStyle w:val="ListParagraph"/>
        <w:numPr>
          <w:ilvl w:val="1"/>
          <w:numId w:val="24"/>
        </w:numPr>
      </w:pPr>
      <w:r w:rsidRPr="002F4DAB">
        <w:t>The signaling includes the indication as per slot basis, the signalling includes:</w:t>
      </w:r>
    </w:p>
    <w:p w14:paraId="0C1BA4EE" w14:textId="77777777" w:rsidR="002F4DAB" w:rsidRPr="002F4DAB" w:rsidRDefault="002F4DAB" w:rsidP="00790F84">
      <w:pPr>
        <w:pStyle w:val="ListParagraph"/>
        <w:numPr>
          <w:ilvl w:val="2"/>
          <w:numId w:val="24"/>
        </w:numPr>
      </w:pPr>
      <w:r w:rsidRPr="002F4DAB">
        <w:t>Number of DL symbol(s) (y3) in the beginning of slot No.x3</w:t>
      </w:r>
    </w:p>
    <w:p w14:paraId="1B930160" w14:textId="77777777" w:rsidR="002F4DAB" w:rsidRPr="002F4DAB" w:rsidRDefault="002F4DAB" w:rsidP="00790F84">
      <w:pPr>
        <w:pStyle w:val="ListParagraph"/>
        <w:numPr>
          <w:ilvl w:val="3"/>
          <w:numId w:val="24"/>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790F84">
      <w:pPr>
        <w:pStyle w:val="ListParagraph"/>
        <w:numPr>
          <w:ilvl w:val="3"/>
          <w:numId w:val="24"/>
        </w:numPr>
      </w:pPr>
      <w:r w:rsidRPr="002F4DAB">
        <w:t>Values for y3 include {0,1,…,13,14</w:t>
      </w:r>
      <w:r w:rsidRPr="002F4DAB">
        <w:rPr>
          <w:rFonts w:eastAsia="MS Mincho"/>
        </w:rPr>
        <w:t>}</w:t>
      </w:r>
    </w:p>
    <w:p w14:paraId="678BE7C9" w14:textId="77777777" w:rsidR="002F4DAB" w:rsidRPr="002F4DAB" w:rsidRDefault="002F4DAB" w:rsidP="00790F84">
      <w:pPr>
        <w:pStyle w:val="ListParagraph"/>
        <w:numPr>
          <w:ilvl w:val="2"/>
          <w:numId w:val="24"/>
        </w:numPr>
      </w:pPr>
      <w:r w:rsidRPr="002F4DAB">
        <w:t>Number of UL symbol(s) (y4) in end of slot No.x4</w:t>
      </w:r>
    </w:p>
    <w:p w14:paraId="7D47FF21" w14:textId="77777777" w:rsidR="002F4DAB" w:rsidRPr="002F4DAB" w:rsidRDefault="002F4DAB" w:rsidP="00790F84">
      <w:pPr>
        <w:pStyle w:val="ListParagraph"/>
        <w:numPr>
          <w:ilvl w:val="3"/>
          <w:numId w:val="24"/>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790F84">
      <w:pPr>
        <w:pStyle w:val="ListParagraph"/>
        <w:numPr>
          <w:ilvl w:val="3"/>
          <w:numId w:val="24"/>
        </w:numPr>
      </w:pPr>
      <w:r w:rsidRPr="002F4DAB">
        <w:t>Values for y4 include {0,1,…,13,14</w:t>
      </w:r>
      <w:r w:rsidRPr="002F4DAB">
        <w:rPr>
          <w:rFonts w:eastAsia="MS Mincho"/>
        </w:rPr>
        <w:t>}</w:t>
      </w:r>
    </w:p>
    <w:p w14:paraId="5FC270F5" w14:textId="77777777" w:rsidR="002F4DAB" w:rsidRPr="002F4DAB" w:rsidRDefault="002F4DAB" w:rsidP="00790F84">
      <w:pPr>
        <w:pStyle w:val="ListParagraph"/>
        <w:numPr>
          <w:ilvl w:val="2"/>
          <w:numId w:val="24"/>
        </w:numPr>
      </w:pPr>
      <w:r w:rsidRPr="002F4DAB">
        <w:t>The resource(s) in a slot without DL/UL indication are unknown resource(s).</w:t>
      </w:r>
    </w:p>
    <w:p w14:paraId="41745872" w14:textId="77777777" w:rsidR="002F4DAB" w:rsidRPr="002F4DAB" w:rsidRDefault="002F4DAB" w:rsidP="00790F84">
      <w:pPr>
        <w:pStyle w:val="ListParagraph"/>
        <w:numPr>
          <w:ilvl w:val="1"/>
          <w:numId w:val="24"/>
        </w:numPr>
      </w:pPr>
      <w:r w:rsidRPr="002F4DAB">
        <w:t>FFS the UE does not receive and not transmit on ‘Unknown’ resources in UE-specific higher layer signalling if not otherwise indicated.</w:t>
      </w:r>
    </w:p>
    <w:p w14:paraId="2771E768" w14:textId="77777777" w:rsidR="002F4DAB" w:rsidRPr="002F4DAB" w:rsidRDefault="002F4DAB" w:rsidP="00790F84">
      <w:pPr>
        <w:pStyle w:val="ListParagraph"/>
        <w:numPr>
          <w:ilvl w:val="1"/>
          <w:numId w:val="24"/>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790F84">
      <w:pPr>
        <w:pStyle w:val="ListParagraph"/>
        <w:numPr>
          <w:ilvl w:val="0"/>
          <w:numId w:val="25"/>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790F84">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790F84">
      <w:pPr>
        <w:pStyle w:val="bullet"/>
        <w:numPr>
          <w:ilvl w:val="0"/>
          <w:numId w:val="26"/>
        </w:numPr>
        <w:rPr>
          <w:rFonts w:ascii="Calibri" w:hAnsi="Calibri" w:cs="Calibri"/>
        </w:rPr>
      </w:pPr>
      <w:r w:rsidRPr="002F4DAB">
        <w:t>On overwriting rules across semi-static DL/UL assignment, dynamic SFI, DCI, etc</w:t>
      </w:r>
    </w:p>
    <w:p w14:paraId="38D47CE4" w14:textId="77777777" w:rsidR="002F4DAB" w:rsidRPr="002F4DAB" w:rsidRDefault="002F4DAB" w:rsidP="00790F84">
      <w:pPr>
        <w:pStyle w:val="ListParagraph"/>
        <w:numPr>
          <w:ilvl w:val="0"/>
          <w:numId w:val="27"/>
        </w:numPr>
      </w:pPr>
      <w:r w:rsidRPr="002F4DAB">
        <w:t xml:space="preserve">Need to decide the overwriting rules between </w:t>
      </w:r>
    </w:p>
    <w:p w14:paraId="4AC7FF22" w14:textId="77777777" w:rsidR="002F4DAB" w:rsidRPr="002F4DAB" w:rsidRDefault="002F4DAB" w:rsidP="00790F84">
      <w:pPr>
        <w:pStyle w:val="ListParagraph"/>
        <w:numPr>
          <w:ilvl w:val="1"/>
          <w:numId w:val="27"/>
        </w:numPr>
      </w:pPr>
      <w:r w:rsidRPr="002F4DAB">
        <w:t xml:space="preserve">Semi-static DL/UL assignment (including states DL, UL, unknown) </w:t>
      </w:r>
    </w:p>
    <w:p w14:paraId="7593A00D" w14:textId="77777777" w:rsidR="002F4DAB" w:rsidRPr="002F4DAB" w:rsidRDefault="002F4DAB" w:rsidP="00790F84">
      <w:pPr>
        <w:pStyle w:val="ListParagraph"/>
        <w:numPr>
          <w:ilvl w:val="1"/>
          <w:numId w:val="27"/>
        </w:numPr>
      </w:pPr>
      <w:r w:rsidRPr="002F4DAB">
        <w:t>Dynamic SFI (indicated in GC-PDCCH with states DL, UL, and unknown)</w:t>
      </w:r>
    </w:p>
    <w:p w14:paraId="3B7017B9" w14:textId="77777777" w:rsidR="002F4DAB" w:rsidRPr="002F4DAB" w:rsidRDefault="002F4DAB" w:rsidP="00790F84">
      <w:pPr>
        <w:pStyle w:val="ListParagraph"/>
        <w:numPr>
          <w:ilvl w:val="1"/>
          <w:numId w:val="27"/>
        </w:numPr>
      </w:pPr>
      <w:r w:rsidRPr="002F4DAB">
        <w:t xml:space="preserve">UE specific data transmission (UE specific DCI triggered PDSCH, PUSCH, and PUCCH with A/N for a PDSCH) </w:t>
      </w:r>
    </w:p>
    <w:p w14:paraId="564AD791" w14:textId="77777777" w:rsidR="002F4DAB" w:rsidRPr="002F4DAB" w:rsidRDefault="002F4DAB" w:rsidP="00790F84">
      <w:pPr>
        <w:pStyle w:val="ListParagraph"/>
        <w:numPr>
          <w:ilvl w:val="2"/>
          <w:numId w:val="27"/>
        </w:numPr>
      </w:pPr>
      <w:r w:rsidRPr="002F4DAB">
        <w:t>Also include DCI triggered aperiodic measurement related signals, such as aperiodic CSI-RS, aperiodic SRS, etc</w:t>
      </w:r>
    </w:p>
    <w:p w14:paraId="103CBAD5" w14:textId="77777777" w:rsidR="002F4DAB" w:rsidRPr="002F4DAB" w:rsidRDefault="002F4DAB" w:rsidP="00790F84">
      <w:pPr>
        <w:pStyle w:val="ListParagraph"/>
        <w:numPr>
          <w:ilvl w:val="2"/>
          <w:numId w:val="27"/>
        </w:numPr>
      </w:pPr>
      <w:r w:rsidRPr="002F4DAB">
        <w:t>FFS: Broadcast transmission, sync, PRACH, RAR, UL data transmission without UL grant, …</w:t>
      </w:r>
    </w:p>
    <w:p w14:paraId="04D8391A" w14:textId="77777777" w:rsidR="002F4DAB" w:rsidRPr="002F4DAB" w:rsidRDefault="002F4DA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790F84">
      <w:pPr>
        <w:pStyle w:val="ListParagraph"/>
        <w:numPr>
          <w:ilvl w:val="2"/>
          <w:numId w:val="27"/>
        </w:numPr>
      </w:pPr>
      <w:r w:rsidRPr="002F4DAB">
        <w:t>FFS: CSI-RS for RRM, TRS, etc</w:t>
      </w:r>
    </w:p>
    <w:p w14:paraId="5C4B17CB" w14:textId="77777777" w:rsidR="002F4DAB" w:rsidRPr="002F4DAB" w:rsidRDefault="002F4DAB" w:rsidP="00790F84">
      <w:pPr>
        <w:pStyle w:val="ListParagraph"/>
        <w:numPr>
          <w:ilvl w:val="1"/>
          <w:numId w:val="27"/>
        </w:numPr>
      </w:pPr>
      <w:r w:rsidRPr="002F4DAB">
        <w:t>FFS: Other signals, measurements, and monitoring (including configured coreset monitoring)</w:t>
      </w:r>
    </w:p>
    <w:p w14:paraId="47DCBE42" w14:textId="77777777" w:rsidR="002F4DAB" w:rsidRPr="002F4DAB" w:rsidRDefault="002F4DAB" w:rsidP="00790F84">
      <w:pPr>
        <w:pStyle w:val="ListParagraph"/>
        <w:numPr>
          <w:ilvl w:val="0"/>
          <w:numId w:val="27"/>
        </w:numPr>
      </w:pPr>
      <w:r w:rsidRPr="002F4DAB">
        <w:t xml:space="preserve">Consider the following directions of potential overwriting in Rel. 15: </w:t>
      </w:r>
    </w:p>
    <w:p w14:paraId="7A7BB8F3" w14:textId="77777777" w:rsidR="002F4DAB" w:rsidRPr="002F4DAB" w:rsidRDefault="002F4DAB" w:rsidP="00790F84">
      <w:pPr>
        <w:pStyle w:val="ListParagraph"/>
        <w:numPr>
          <w:ilvl w:val="1"/>
          <w:numId w:val="27"/>
        </w:numPr>
      </w:pPr>
      <w:r w:rsidRPr="002F4DAB">
        <w:t xml:space="preserve">States from semi-static DL/UL assignment overwritten by measurement, dynamic SFI, or UE specific </w:t>
      </w:r>
      <w:r w:rsidRPr="002F4DAB">
        <w:lastRenderedPageBreak/>
        <w:t>data</w:t>
      </w:r>
    </w:p>
    <w:p w14:paraId="77732D59" w14:textId="77777777" w:rsidR="002F4DAB" w:rsidRPr="002F4DAB" w:rsidRDefault="002F4DAB" w:rsidP="00790F84">
      <w:pPr>
        <w:pStyle w:val="ListParagraph"/>
        <w:numPr>
          <w:ilvl w:val="1"/>
          <w:numId w:val="27"/>
        </w:numPr>
      </w:pPr>
      <w:r w:rsidRPr="002F4DAB">
        <w:t>State from measurement overwritten by dynamic SFI or UE specific data</w:t>
      </w:r>
    </w:p>
    <w:p w14:paraId="189F9EE7" w14:textId="77777777" w:rsidR="002F4DAB" w:rsidRPr="002F4DAB" w:rsidRDefault="002F4DAB" w:rsidP="00790F84">
      <w:pPr>
        <w:pStyle w:val="ListParagraph"/>
        <w:numPr>
          <w:ilvl w:val="1"/>
          <w:numId w:val="27"/>
        </w:numPr>
      </w:pPr>
      <w:r w:rsidRPr="002F4DAB">
        <w:t>Dynamic SFI overwritten by UE specific data</w:t>
      </w:r>
    </w:p>
    <w:p w14:paraId="3E9FC93A" w14:textId="77777777" w:rsidR="002F4DAB" w:rsidRPr="002F4DAB" w:rsidRDefault="002F4DA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790F84">
      <w:pPr>
        <w:pStyle w:val="ListParagraph"/>
        <w:numPr>
          <w:ilvl w:val="2"/>
          <w:numId w:val="27"/>
        </w:numPr>
      </w:pPr>
      <w:r w:rsidRPr="002F4DAB">
        <w:t>The timing requirement for overwriting</w:t>
      </w:r>
    </w:p>
    <w:p w14:paraId="3E728E27" w14:textId="77777777" w:rsidR="002F4DAB" w:rsidRPr="002F4DAB" w:rsidRDefault="002F4DAB" w:rsidP="00790F84">
      <w:pPr>
        <w:pStyle w:val="ListParagraph"/>
        <w:numPr>
          <w:ilvl w:val="2"/>
          <w:numId w:val="27"/>
        </w:numPr>
      </w:pPr>
      <w:r w:rsidRPr="002F4DAB">
        <w:t>UE behavior will be the cancellation of the measurement/data reception or measurement/data related transmission</w:t>
      </w:r>
    </w:p>
    <w:p w14:paraId="4BC448D5" w14:textId="77777777" w:rsidR="002F4DAB" w:rsidRPr="00EB77D5" w:rsidRDefault="002F4DAB" w:rsidP="00790F84">
      <w:pPr>
        <w:pStyle w:val="ListParagraph"/>
        <w:numPr>
          <w:ilvl w:val="0"/>
          <w:numId w:val="27"/>
        </w:numPr>
        <w:rPr>
          <w:rFonts w:eastAsia="Calibri"/>
        </w:rPr>
      </w:pPr>
      <w:r w:rsidRPr="002F4DAB">
        <w:t xml:space="preserve">For the states from semi-static DL/UL assignment </w:t>
      </w:r>
    </w:p>
    <w:p w14:paraId="442AE4FA" w14:textId="77777777" w:rsidR="002F4DAB" w:rsidRPr="002F4DAB" w:rsidRDefault="002F4DAB" w:rsidP="00790F84">
      <w:pPr>
        <w:pStyle w:val="ListParagraph"/>
        <w:numPr>
          <w:ilvl w:val="1"/>
          <w:numId w:val="27"/>
        </w:numPr>
      </w:pPr>
      <w:r w:rsidRPr="002F4DAB">
        <w:t>“Unknown” in semi-static DL/UL assignment can be overwritten by measurement, dynamic SFI, and UE specific data</w:t>
      </w:r>
    </w:p>
    <w:p w14:paraId="3C9F1D3E" w14:textId="77777777" w:rsidR="002F4DAB" w:rsidRPr="002F4DAB" w:rsidRDefault="002F4DA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790F84">
      <w:pPr>
        <w:pStyle w:val="ListParagraph"/>
        <w:numPr>
          <w:ilvl w:val="1"/>
          <w:numId w:val="27"/>
        </w:numPr>
      </w:pPr>
      <w:r w:rsidRPr="002F4DAB">
        <w:t>DL/UL in semi-static DL/UL assignment cannot be overwritten by “unknown” by dynamic SFI</w:t>
      </w:r>
    </w:p>
    <w:p w14:paraId="6EB52763" w14:textId="77777777" w:rsidR="002F4DAB" w:rsidRPr="002F4DAB" w:rsidRDefault="002F4DAB" w:rsidP="00790F84">
      <w:pPr>
        <w:pStyle w:val="ListParagraph"/>
        <w:numPr>
          <w:ilvl w:val="0"/>
          <w:numId w:val="27"/>
        </w:numPr>
      </w:pPr>
      <w:r w:rsidRPr="002F4DAB">
        <w:t xml:space="preserve">For the states from measurement in symbols not under DL/UL from semi-static DL/UL assignment: </w:t>
      </w:r>
    </w:p>
    <w:p w14:paraId="36B4F6D4" w14:textId="77777777" w:rsidR="002F4DAB" w:rsidRPr="002F4DAB" w:rsidRDefault="002F4DAB" w:rsidP="00790F84">
      <w:pPr>
        <w:pStyle w:val="ListParagraph"/>
        <w:numPr>
          <w:ilvl w:val="1"/>
          <w:numId w:val="27"/>
        </w:numPr>
      </w:pPr>
      <w:r w:rsidRPr="002F4DAB">
        <w:t xml:space="preserve">DL/UL direction implied by measurement can be overwritten by unknown in dynamic SFI </w:t>
      </w:r>
    </w:p>
    <w:p w14:paraId="576DF237"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2FF20199" w14:textId="77777777" w:rsidR="002F4DAB" w:rsidRPr="002F4DAB" w:rsidRDefault="002F4DAB" w:rsidP="00790F84">
      <w:pPr>
        <w:pStyle w:val="ListParagraph"/>
        <w:numPr>
          <w:ilvl w:val="1"/>
          <w:numId w:val="27"/>
        </w:numPr>
      </w:pPr>
      <w:r w:rsidRPr="002F4DAB">
        <w:t xml:space="preserve">DL/UL direction implied by measurement can be overwritten by UL/DL from dynamic SFI </w:t>
      </w:r>
    </w:p>
    <w:p w14:paraId="72340759"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510AC715" w14:textId="77777777" w:rsidR="002F4DAB" w:rsidRPr="002F4DAB" w:rsidRDefault="002F4DAB" w:rsidP="00790F84">
      <w:pPr>
        <w:pStyle w:val="ListParagraph"/>
        <w:numPr>
          <w:ilvl w:val="1"/>
          <w:numId w:val="27"/>
        </w:numPr>
      </w:pPr>
      <w:r w:rsidRPr="002F4DAB">
        <w:t xml:space="preserve">DL/UL direction implied by measurement can be overwritten by UE’s own UE-specific data if the UE specific data imples the other direction </w:t>
      </w:r>
    </w:p>
    <w:p w14:paraId="2584643F"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630682C7" w14:textId="77777777" w:rsidR="002F4DAB" w:rsidRPr="002F4DAB" w:rsidRDefault="002F4DAB" w:rsidP="00790F84">
      <w:pPr>
        <w:pStyle w:val="ListParagraph"/>
        <w:numPr>
          <w:ilvl w:val="2"/>
          <w:numId w:val="27"/>
        </w:numPr>
      </w:pPr>
      <w:r w:rsidRPr="002F4DAB">
        <w:t>UE will follow the DCI for UE-specific data transmission and reception</w:t>
      </w:r>
    </w:p>
    <w:p w14:paraId="0BD3E77C" w14:textId="77777777" w:rsidR="002F4DAB" w:rsidRPr="002F4DAB" w:rsidRDefault="002F4DA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790F84">
      <w:pPr>
        <w:pStyle w:val="ListParagraph"/>
        <w:numPr>
          <w:ilvl w:val="1"/>
          <w:numId w:val="27"/>
        </w:numPr>
      </w:pPr>
      <w:r w:rsidRPr="002F4DAB">
        <w:t xml:space="preserve">UL/DL in dynamic SFI cannot be overwritten by UE specific data </w:t>
      </w:r>
    </w:p>
    <w:p w14:paraId="2E6CC99A" w14:textId="77777777" w:rsidR="002F4DAB" w:rsidRPr="002F4DAB" w:rsidRDefault="002F4DAB" w:rsidP="00790F84">
      <w:pPr>
        <w:pStyle w:val="ListParagraph"/>
        <w:numPr>
          <w:ilvl w:val="2"/>
          <w:numId w:val="27"/>
        </w:numPr>
      </w:pPr>
      <w:r w:rsidRPr="002F4DAB">
        <w:t>UE will treat it as an error case when UE specific data and dynamic SFI imply different transmit directions</w:t>
      </w:r>
    </w:p>
    <w:p w14:paraId="1E7EEDEB" w14:textId="77777777" w:rsidR="002F4DAB" w:rsidRPr="002F4DAB" w:rsidRDefault="002F4DAB" w:rsidP="00790F84">
      <w:pPr>
        <w:pStyle w:val="ListParagraph"/>
        <w:numPr>
          <w:ilvl w:val="1"/>
          <w:numId w:val="27"/>
        </w:numPr>
      </w:pPr>
      <w:r w:rsidRPr="002F4DAB">
        <w:t xml:space="preserve">Unknown in dynamic SFI can be overwritten by UE specific data (change to DL or UL) </w:t>
      </w:r>
    </w:p>
    <w:p w14:paraId="067A031A" w14:textId="77777777" w:rsidR="002F4DAB" w:rsidRPr="002F4DAB" w:rsidRDefault="002F4DAB" w:rsidP="00790F84">
      <w:pPr>
        <w:pStyle w:val="ListParagraph"/>
        <w:numPr>
          <w:ilvl w:val="2"/>
          <w:numId w:val="27"/>
        </w:numPr>
      </w:pPr>
      <w:r w:rsidRPr="002F4DAB">
        <w:t>UE will follow the DCI for UE-specific data transmission and reception</w:t>
      </w:r>
    </w:p>
    <w:p w14:paraId="7BBA27BD" w14:textId="4424108F" w:rsidR="002F4DAB" w:rsidRDefault="002F4DAB" w:rsidP="00EB77D5"/>
    <w:p w14:paraId="29B74C9E" w14:textId="77777777" w:rsidR="00D927CB" w:rsidRPr="00BA1BD9" w:rsidRDefault="00D927CB" w:rsidP="00D927CB">
      <w:pPr>
        <w:rPr>
          <w:rFonts w:ascii="Times New Roman" w:hAnsi="Times New Roman"/>
          <w:lang w:eastAsia="x-none"/>
        </w:rPr>
      </w:pPr>
      <w:r w:rsidRPr="00BA1BD9">
        <w:rPr>
          <w:rFonts w:ascii="Times New Roman" w:hAnsi="Times New Roman"/>
          <w:highlight w:val="green"/>
          <w:lang w:eastAsia="x-none"/>
        </w:rPr>
        <w:t>Agreements</w:t>
      </w:r>
      <w:r w:rsidRPr="00BA1BD9">
        <w:rPr>
          <w:rFonts w:ascii="Times New Roman" w:hAnsi="Times New Roman"/>
          <w:lang w:eastAsia="x-none"/>
        </w:rPr>
        <w:t>:</w:t>
      </w:r>
    </w:p>
    <w:p w14:paraId="78031CA4" w14:textId="77777777" w:rsidR="00D927CB" w:rsidRPr="00BA1BD9" w:rsidRDefault="00D927CB" w:rsidP="00D927CB">
      <w:pPr>
        <w:pStyle w:val="bullet"/>
        <w:rPr>
          <w:rFonts w:ascii="Times New Roman" w:hAnsi="Times New Roman"/>
          <w:szCs w:val="20"/>
          <w:lang w:eastAsia="en-US"/>
        </w:rPr>
      </w:pPr>
      <w:r w:rsidRPr="00BA1BD9">
        <w:rPr>
          <w:rFonts w:ascii="Times New Roman" w:hAnsi="Times New Roman"/>
          <w:szCs w:val="20"/>
          <w:lang w:eastAsia="en-US"/>
        </w:rPr>
        <w:t>A reference SCS is signaled together with cell-specific DL/UL assignment link configured period in ms and configurated pattern (x1,x2,y1,y2) is slots/symbols</w:t>
      </w:r>
    </w:p>
    <w:p w14:paraId="2A6EB837" w14:textId="77777777" w:rsidR="00D927CB" w:rsidRPr="00BA1BD9" w:rsidRDefault="00D927CB" w:rsidP="00D927CB">
      <w:pPr>
        <w:pStyle w:val="bullet"/>
        <w:numPr>
          <w:ilvl w:val="1"/>
          <w:numId w:val="6"/>
        </w:numPr>
        <w:rPr>
          <w:rFonts w:ascii="Times New Roman" w:hAnsi="Times New Roman"/>
          <w:szCs w:val="20"/>
          <w:lang w:eastAsia="en-US"/>
        </w:rPr>
      </w:pPr>
      <w:r w:rsidRPr="00BA1BD9">
        <w:rPr>
          <w:rFonts w:ascii="Times New Roman" w:hAnsi="Times New Roman"/>
          <w:szCs w:val="20"/>
          <w:lang w:eastAsia="en-US"/>
        </w:rPr>
        <w:t xml:space="preserve">For Rel 15, the same reference </w:t>
      </w:r>
      <w:r w:rsidRPr="0001237A">
        <w:rPr>
          <w:rFonts w:cs="Calibri"/>
          <w:szCs w:val="20"/>
          <w:lang w:eastAsia="en-US"/>
        </w:rPr>
        <w:t>SCS</w:t>
      </w:r>
      <w:r w:rsidRPr="00BA1BD9">
        <w:rPr>
          <w:rFonts w:ascii="Times New Roman" w:hAnsi="Times New Roman"/>
          <w:szCs w:val="20"/>
          <w:lang w:eastAsia="en-US"/>
        </w:rPr>
        <w:t xml:space="preserve"> is applied to UE-specific DL/UL assignment link configured period in ms and  configurated pattern (x3,x4,y3,y4) is slots/symbols</w:t>
      </w:r>
    </w:p>
    <w:p w14:paraId="749DDA89" w14:textId="77777777" w:rsidR="00D927CB" w:rsidRPr="00BA1BD9" w:rsidRDefault="00D927CB" w:rsidP="00D927CB">
      <w:pPr>
        <w:pStyle w:val="bullet"/>
        <w:rPr>
          <w:szCs w:val="20"/>
          <w:lang w:eastAsia="en-US"/>
        </w:rPr>
      </w:pPr>
      <w:r w:rsidRPr="00BA1BD9">
        <w:rPr>
          <w:szCs w:val="20"/>
          <w:lang w:eastAsia="en-US"/>
        </w:rPr>
        <w:t>For GC-PDCCH monitoring, the period is GC-PDCCH SCS dependent</w:t>
      </w:r>
    </w:p>
    <w:p w14:paraId="66D5C1B0" w14:textId="77777777" w:rsidR="00D927CB" w:rsidRPr="00BA1BD9" w:rsidRDefault="00D927CB" w:rsidP="00D927CB">
      <w:pPr>
        <w:pStyle w:val="bullet"/>
        <w:numPr>
          <w:ilvl w:val="1"/>
          <w:numId w:val="6"/>
        </w:numPr>
        <w:rPr>
          <w:szCs w:val="20"/>
          <w:lang w:eastAsia="en-US"/>
        </w:rPr>
      </w:pPr>
      <w:r w:rsidRPr="00BA1BD9">
        <w:rPr>
          <w:szCs w:val="20"/>
          <w:lang w:eastAsia="en-US"/>
        </w:rPr>
        <w:t>For 15KHz SCS (slots based on 15kHz): 1,2,5,10,20</w:t>
      </w:r>
    </w:p>
    <w:p w14:paraId="317469F6"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14:paraId="5A11C0DB"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14:paraId="76207E20"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14:paraId="35E48C3A" w14:textId="77777777" w:rsidR="00D927CB" w:rsidRPr="00CF5FEB" w:rsidRDefault="00D927CB" w:rsidP="00D927CB">
      <w:pPr>
        <w:rPr>
          <w:lang w:eastAsia="x-none"/>
        </w:rPr>
      </w:pPr>
      <w:r w:rsidRPr="00CF5FEB">
        <w:rPr>
          <w:highlight w:val="green"/>
          <w:lang w:eastAsia="x-none"/>
        </w:rPr>
        <w:t>Agreements</w:t>
      </w:r>
      <w:r w:rsidRPr="00CF5FEB">
        <w:rPr>
          <w:lang w:eastAsia="x-none"/>
        </w:rPr>
        <w:t>:</w:t>
      </w:r>
    </w:p>
    <w:p w14:paraId="1BE45E99" w14:textId="77777777" w:rsidR="00D927CB" w:rsidRPr="00CF5FEB" w:rsidRDefault="00D927CB" w:rsidP="00D927CB">
      <w:pPr>
        <w:pStyle w:val="ListParagraph"/>
        <w:numPr>
          <w:ilvl w:val="0"/>
          <w:numId w:val="32"/>
        </w:numPr>
        <w:rPr>
          <w:szCs w:val="20"/>
          <w:lang w:eastAsia="en-US"/>
        </w:rPr>
      </w:pPr>
      <w:r w:rsidRPr="00CF5FEB">
        <w:rPr>
          <w:szCs w:val="20"/>
          <w:lang w:eastAsia="en-US"/>
        </w:rPr>
        <w:t xml:space="preserve">For the </w:t>
      </w:r>
      <w:r w:rsidRPr="00CF5FEB">
        <w:rPr>
          <w:szCs w:val="20"/>
        </w:rPr>
        <w:t>cell-specific RRC configuration of the semi-static DL/UL assignment,</w:t>
      </w:r>
    </w:p>
    <w:p w14:paraId="230DC423" w14:textId="77777777" w:rsidR="00D927CB" w:rsidRPr="00CF5FEB" w:rsidRDefault="00D927CB" w:rsidP="00D927CB">
      <w:pPr>
        <w:pStyle w:val="ListParagraph"/>
        <w:numPr>
          <w:ilvl w:val="1"/>
          <w:numId w:val="32"/>
        </w:numPr>
        <w:rPr>
          <w:szCs w:val="20"/>
          <w:lang w:eastAsia="en-US"/>
        </w:rPr>
      </w:pPr>
      <w:r w:rsidRPr="00CF5FEB">
        <w:rPr>
          <w:szCs w:val="20"/>
          <w:lang w:eastAsia="en-US"/>
        </w:rPr>
        <w:t>Add additional periodicity 0.625ms (for 120KHz SCS only), 1.25ms (for &gt;=60KHz SCS), and 2.5ms (for &gt;=30KHz SCS)</w:t>
      </w:r>
    </w:p>
    <w:p w14:paraId="622A412A" w14:textId="77777777" w:rsidR="00D927CB" w:rsidRPr="00CF5FEB" w:rsidRDefault="00D927CB" w:rsidP="00D927CB">
      <w:pPr>
        <w:pStyle w:val="ListParagraph"/>
        <w:numPr>
          <w:ilvl w:val="1"/>
          <w:numId w:val="32"/>
        </w:numPr>
        <w:rPr>
          <w:szCs w:val="20"/>
          <w:lang w:eastAsia="en-US"/>
        </w:rPr>
      </w:pPr>
      <w:r w:rsidRPr="00CF5FEB">
        <w:rPr>
          <w:szCs w:val="20"/>
        </w:rPr>
        <w:t>Also support 2 concatenated DL-unknown-UL periodicity</w:t>
      </w:r>
    </w:p>
    <w:p w14:paraId="0A12C8EB" w14:textId="77777777" w:rsidR="00D927CB" w:rsidRPr="00CF5FEB" w:rsidRDefault="00D927CB" w:rsidP="00D927CB">
      <w:pPr>
        <w:pStyle w:val="ListParagraph"/>
        <w:numPr>
          <w:ilvl w:val="2"/>
          <w:numId w:val="32"/>
        </w:numPr>
        <w:rPr>
          <w:szCs w:val="20"/>
          <w:lang w:eastAsia="en-US"/>
        </w:rPr>
      </w:pPr>
      <w:r w:rsidRPr="00CF5FEB">
        <w:rPr>
          <w:szCs w:val="20"/>
          <w:lang w:eastAsia="en-US"/>
        </w:rPr>
        <w:t>Add 1 bit in semi-static DL/UL assignment to indicate if the second periodicity is included</w:t>
      </w:r>
    </w:p>
    <w:p w14:paraId="0DB29EFD" w14:textId="77777777" w:rsidR="00D927CB" w:rsidRPr="00CF5FEB" w:rsidRDefault="00D927CB" w:rsidP="00D927CB">
      <w:pPr>
        <w:pStyle w:val="ListParagraph"/>
        <w:numPr>
          <w:ilvl w:val="2"/>
          <w:numId w:val="32"/>
        </w:numPr>
        <w:rPr>
          <w:szCs w:val="20"/>
          <w:lang w:eastAsia="en-US"/>
        </w:rPr>
      </w:pPr>
      <w:r w:rsidRPr="00CF5FEB">
        <w:rPr>
          <w:szCs w:val="20"/>
          <w:lang w:eastAsia="en-US"/>
        </w:rPr>
        <w:t>The two periodicities form X ms + Y ms total periodicity, where X, and Y are from {0.5, 0.625, 1, 1.25, 2, 2.5, 5, 10} ms</w:t>
      </w:r>
    </w:p>
    <w:p w14:paraId="188A0B8E" w14:textId="77777777" w:rsidR="00D927CB" w:rsidRPr="00CF5FEB" w:rsidRDefault="00D927CB" w:rsidP="00D927CB">
      <w:pPr>
        <w:pStyle w:val="ListParagraph"/>
        <w:numPr>
          <w:ilvl w:val="3"/>
          <w:numId w:val="32"/>
        </w:numPr>
        <w:rPr>
          <w:szCs w:val="20"/>
          <w:lang w:eastAsia="en-US"/>
        </w:rPr>
      </w:pPr>
      <w:r w:rsidRPr="00CF5FEB">
        <w:rPr>
          <w:szCs w:val="20"/>
          <w:lang w:eastAsia="en-US"/>
        </w:rPr>
        <w:t>When two perodicities are included, the corresponding parameters are independently configured.</w:t>
      </w:r>
    </w:p>
    <w:p w14:paraId="02EA108B" w14:textId="77777777" w:rsidR="00D927CB" w:rsidRPr="00CF5FEB" w:rsidRDefault="00D927CB" w:rsidP="00D927CB">
      <w:pPr>
        <w:pStyle w:val="ListParagraph"/>
        <w:numPr>
          <w:ilvl w:val="3"/>
          <w:numId w:val="32"/>
        </w:numPr>
        <w:rPr>
          <w:szCs w:val="20"/>
          <w:lang w:eastAsia="en-US"/>
        </w:rPr>
      </w:pPr>
      <w:r w:rsidRPr="00CF5FEB">
        <w:rPr>
          <w:szCs w:val="20"/>
          <w:lang w:eastAsia="en-US"/>
        </w:rPr>
        <w:t>Note: it will be discussed to preclude some combinations (no additional higher-layer impact)</w:t>
      </w:r>
    </w:p>
    <w:p w14:paraId="369C2820" w14:textId="77777777" w:rsidR="00D927CB" w:rsidRPr="00070460" w:rsidRDefault="00D927CB" w:rsidP="00EB77D5"/>
    <w:p w14:paraId="2A2B7F9A" w14:textId="432C32E7" w:rsidR="00070460" w:rsidRDefault="00070460" w:rsidP="00070460">
      <w:pPr>
        <w:pStyle w:val="Heading1"/>
      </w:pPr>
      <w:r>
        <w:lastRenderedPageBreak/>
        <w:t>2</w:t>
      </w:r>
      <w:r w:rsidR="00D155DE">
        <w:tab/>
        <w:t>Pre-meeting email d</w:t>
      </w:r>
      <w:r>
        <w:t>iscussion</w:t>
      </w:r>
    </w:p>
    <w:p w14:paraId="1CB312F8" w14:textId="1B4F9545" w:rsidR="009A4935" w:rsidRDefault="009A4935" w:rsidP="009A4935">
      <w:pPr>
        <w:pStyle w:val="Heading2"/>
      </w:pPr>
      <w:r>
        <w:t>2.1</w:t>
      </w:r>
      <w:r>
        <w:tab/>
        <w:t>Remaining issues related to semi-static DL/UL assignment:</w:t>
      </w:r>
    </w:p>
    <w:p w14:paraId="1CEB6493" w14:textId="77777777" w:rsidR="009A4935" w:rsidRPr="00D43582" w:rsidRDefault="009A4935" w:rsidP="009A4935">
      <w:pPr>
        <w:rPr>
          <w:lang w:val="en-GB" w:eastAsia="en-US"/>
        </w:rPr>
      </w:pPr>
      <w:r w:rsidRPr="00D43582">
        <w:rPr>
          <w:lang w:val="en-GB" w:eastAsia="en-US"/>
        </w:rPr>
        <w:t>For cell-specific semi-static DL/UL assignment, the following agreement was reached in #90bis</w:t>
      </w:r>
    </w:p>
    <w:p w14:paraId="0D7E22E3" w14:textId="77777777" w:rsidR="009A4935" w:rsidRPr="00D43582" w:rsidRDefault="009A4935" w:rsidP="00790F84">
      <w:pPr>
        <w:pStyle w:val="ListParagraph"/>
        <w:numPr>
          <w:ilvl w:val="0"/>
          <w:numId w:val="23"/>
        </w:numPr>
      </w:pPr>
      <w:r w:rsidRPr="00D43582">
        <w:t xml:space="preserve">For the cell-specific higher layer signalling on semi-static DL/UL assignment, the transmission indication is in pattern of DL-unknown-UL. The signaling include: </w:t>
      </w:r>
    </w:p>
    <w:p w14:paraId="3B0D1CE1" w14:textId="77777777" w:rsidR="009A4935" w:rsidRPr="00D43582" w:rsidRDefault="009A4935" w:rsidP="00790F84">
      <w:pPr>
        <w:pStyle w:val="ListParagraph"/>
        <w:numPr>
          <w:ilvl w:val="1"/>
          <w:numId w:val="23"/>
        </w:numPr>
      </w:pPr>
      <w:r w:rsidRPr="00D43582">
        <w:t>For DL resources indication, the signaling include:</w:t>
      </w:r>
    </w:p>
    <w:p w14:paraId="0119C958" w14:textId="77777777" w:rsidR="009A4935" w:rsidRPr="00D43582" w:rsidRDefault="009A4935" w:rsidP="00790F84">
      <w:pPr>
        <w:pStyle w:val="ListParagraph"/>
        <w:numPr>
          <w:ilvl w:val="2"/>
          <w:numId w:val="23"/>
        </w:numPr>
      </w:pPr>
      <w:r w:rsidRPr="00D43582">
        <w:t xml:space="preserve">Number of full DL slot(s) (x1) at the beginning of the period. Values for x1 include {0,1,…, (Number of slots in a </w:t>
      </w:r>
      <w:r w:rsidRPr="00D43582">
        <w:rPr>
          <w:rFonts w:eastAsia="MS Mincho"/>
        </w:rPr>
        <w:t>UL-DL switching periodicity)}</w:t>
      </w:r>
    </w:p>
    <w:p w14:paraId="554DF422" w14:textId="77777777" w:rsidR="009A4935" w:rsidRPr="00D43582" w:rsidRDefault="009A4935" w:rsidP="00790F84">
      <w:pPr>
        <w:pStyle w:val="ListParagraph"/>
        <w:numPr>
          <w:ilvl w:val="2"/>
          <w:numId w:val="23"/>
        </w:numPr>
      </w:pPr>
      <w:r w:rsidRPr="00D43582">
        <w:t>Number of DL symbol(s) follow the full DL slots (x2). Values for x2 include {0,1,…, 13}</w:t>
      </w:r>
    </w:p>
    <w:p w14:paraId="2A9B9AEA" w14:textId="77777777" w:rsidR="009A4935" w:rsidRPr="00D43582" w:rsidRDefault="009A4935" w:rsidP="00790F84">
      <w:pPr>
        <w:pStyle w:val="ListParagraph"/>
        <w:numPr>
          <w:ilvl w:val="1"/>
          <w:numId w:val="23"/>
        </w:numPr>
      </w:pPr>
      <w:r w:rsidRPr="00D43582">
        <w:t>For UL resource indication, the signaling include:</w:t>
      </w:r>
    </w:p>
    <w:p w14:paraId="2E92CACA" w14:textId="77777777" w:rsidR="009A4935" w:rsidRPr="00D43582" w:rsidRDefault="009A4935" w:rsidP="00790F84">
      <w:pPr>
        <w:pStyle w:val="ListParagraph"/>
        <w:numPr>
          <w:ilvl w:val="2"/>
          <w:numId w:val="23"/>
        </w:numPr>
      </w:pPr>
      <w:r w:rsidRPr="00D43582">
        <w:t xml:space="preserve">Number of full UL slot(s) (y1) at the end of the period. Values for y1 include {0,1,…, (Number of slots in a </w:t>
      </w:r>
      <w:r w:rsidRPr="00D43582">
        <w:rPr>
          <w:rFonts w:eastAsia="MS Mincho"/>
        </w:rPr>
        <w:t>UL-DL switching periodicity)}</w:t>
      </w:r>
      <w:r w:rsidRPr="00D43582">
        <w:t xml:space="preserve"> </w:t>
      </w:r>
    </w:p>
    <w:p w14:paraId="507A81AC" w14:textId="77777777" w:rsidR="009A4935" w:rsidRPr="00D43582" w:rsidRDefault="009A4935" w:rsidP="00790F84">
      <w:pPr>
        <w:pStyle w:val="ListParagraph"/>
        <w:numPr>
          <w:ilvl w:val="2"/>
          <w:numId w:val="23"/>
        </w:numPr>
      </w:pPr>
      <w:r w:rsidRPr="00D43582">
        <w:t>Number of UL symbol(s) (y2) preceeds full UL slots. Values for y2 include {0,1,…, 13</w:t>
      </w:r>
      <w:r w:rsidRPr="00D43582">
        <w:rPr>
          <w:rFonts w:eastAsia="MS Mincho"/>
        </w:rPr>
        <w:t>}</w:t>
      </w:r>
      <w:r w:rsidRPr="00D43582">
        <w:t xml:space="preserve"> </w:t>
      </w:r>
    </w:p>
    <w:p w14:paraId="06CD789B" w14:textId="77777777" w:rsidR="009A4935" w:rsidRPr="00D43582" w:rsidRDefault="009A4935" w:rsidP="00790F84">
      <w:pPr>
        <w:pStyle w:val="ListParagraph"/>
        <w:numPr>
          <w:ilvl w:val="1"/>
          <w:numId w:val="23"/>
        </w:numPr>
      </w:pPr>
      <w:r w:rsidRPr="00D43582">
        <w:t>The resource(s) in a period between DL and UL segments are unknown resources.</w:t>
      </w:r>
    </w:p>
    <w:p w14:paraId="139892FA" w14:textId="77777777" w:rsidR="009A4935" w:rsidRPr="00D43582" w:rsidRDefault="009A4935" w:rsidP="00790F84">
      <w:pPr>
        <w:pStyle w:val="ListParagraph"/>
        <w:numPr>
          <w:ilvl w:val="1"/>
          <w:numId w:val="23"/>
        </w:numPr>
      </w:pPr>
      <w:r w:rsidRPr="00D43582">
        <w:t>FFS The UE does not receive and not transmit on ‘Unknown’ resources in cell-specific higher layer signalling if not otherwise indicated.</w:t>
      </w:r>
    </w:p>
    <w:p w14:paraId="5F4B2AEE" w14:textId="77777777" w:rsidR="009A4935" w:rsidRPr="00363653" w:rsidRDefault="009A4935" w:rsidP="009A4935">
      <w:pPr>
        <w:rPr>
          <w:lang w:eastAsia="en-US"/>
        </w:rPr>
      </w:pPr>
      <w:r w:rsidRPr="00363653">
        <w:rPr>
          <w:lang w:eastAsia="en-US"/>
        </w:rPr>
        <w:t>The design captures the semi-static DL/UL assignment format starts with DL, ends with UL and has unknown in the middle. It was noticed that the flexility provided by such design is limited. It is proposed to repeat the same indication to support more flexible semi-static DL/UL assignment format.</w:t>
      </w:r>
    </w:p>
    <w:p w14:paraId="61BAC972" w14:textId="77777777" w:rsidR="009A4935" w:rsidRPr="00363653" w:rsidRDefault="009A4935" w:rsidP="009A4935">
      <w:pPr>
        <w:rPr>
          <w:lang w:eastAsia="en-US"/>
        </w:rPr>
      </w:pPr>
      <w:r w:rsidRPr="00D43582">
        <w:rPr>
          <w:highlight w:val="yellow"/>
          <w:lang w:eastAsia="en-US"/>
        </w:rPr>
        <w:t>Proposal:</w:t>
      </w:r>
    </w:p>
    <w:p w14:paraId="55CF0436" w14:textId="77777777" w:rsidR="009A4935" w:rsidRPr="002F4DAB" w:rsidRDefault="009A4935" w:rsidP="00790F84">
      <w:pPr>
        <w:pStyle w:val="ListParagraph"/>
        <w:numPr>
          <w:ilvl w:val="0"/>
          <w:numId w:val="23"/>
        </w:numPr>
      </w:pPr>
      <w:r w:rsidRPr="00363653">
        <w:rPr>
          <w:sz w:val="18"/>
          <w:lang w:eastAsia="en-US"/>
        </w:rPr>
        <w:t xml:space="preserve">For the </w:t>
      </w:r>
      <w:r w:rsidRPr="00363653">
        <w:t xml:space="preserve">cell-specific higher layer signalling on semi-static DL/UL assignment, support one or two </w:t>
      </w:r>
      <w:r>
        <w:t xml:space="preserve">DL-unknown-UL segments within each period of the </w:t>
      </w:r>
      <w:r w:rsidRPr="002F4DAB">
        <w:t>semi-static DL/UL assignment</w:t>
      </w:r>
      <w:r>
        <w:t>.</w:t>
      </w:r>
      <w:r w:rsidRPr="002F4DAB">
        <w:t xml:space="preserve"> </w:t>
      </w:r>
    </w:p>
    <w:p w14:paraId="01E177BE" w14:textId="77777777" w:rsidR="009A4935" w:rsidRDefault="009A4935" w:rsidP="00790F84">
      <w:pPr>
        <w:pStyle w:val="ListParagraph"/>
        <w:numPr>
          <w:ilvl w:val="0"/>
          <w:numId w:val="23"/>
        </w:numPr>
        <w:rPr>
          <w:lang w:eastAsia="en-US"/>
        </w:rPr>
      </w:pPr>
      <w:r>
        <w:rPr>
          <w:lang w:eastAsia="en-US"/>
        </w:rPr>
        <w:t>When two segments are configured within a period, z1 is the length  in slots for the first segment, and z2 is the length in slots of the second segment</w:t>
      </w:r>
    </w:p>
    <w:p w14:paraId="41BB6B9F" w14:textId="77777777" w:rsidR="009A4935" w:rsidRDefault="009A4935" w:rsidP="00790F84">
      <w:pPr>
        <w:pStyle w:val="ListParagraph"/>
        <w:numPr>
          <w:ilvl w:val="1"/>
          <w:numId w:val="23"/>
        </w:numPr>
        <w:rPr>
          <w:sz w:val="18"/>
          <w:lang w:eastAsia="en-US"/>
        </w:rPr>
      </w:pPr>
      <w:r>
        <w:rPr>
          <w:sz w:val="18"/>
          <w:lang w:eastAsia="en-US"/>
        </w:rPr>
        <w:t xml:space="preserve">z1+z2 equal the length of the </w:t>
      </w:r>
      <w:r w:rsidRPr="00363653">
        <w:t>semi-static DL/UL assignment</w:t>
      </w:r>
      <w:r>
        <w:t xml:space="preserve"> period</w:t>
      </w:r>
    </w:p>
    <w:p w14:paraId="4E1C8410" w14:textId="77777777" w:rsidR="009A4935" w:rsidRPr="00363653" w:rsidRDefault="009A4935" w:rsidP="00790F84">
      <w:pPr>
        <w:pStyle w:val="ListParagraph"/>
        <w:numPr>
          <w:ilvl w:val="0"/>
          <w:numId w:val="23"/>
        </w:numPr>
        <w:rPr>
          <w:lang w:eastAsia="en-US"/>
        </w:rPr>
      </w:pPr>
      <w:r>
        <w:rPr>
          <w:lang w:eastAsia="en-US"/>
        </w:rPr>
        <w:t>When two segments are configured within a period, separate {x1, x2, y1, y2} are configured for each segment</w:t>
      </w:r>
    </w:p>
    <w:p w14:paraId="3703275D" w14:textId="77777777" w:rsidR="009A4935" w:rsidRPr="009A4935" w:rsidRDefault="009A4935" w:rsidP="009A4935">
      <w:pPr>
        <w:rPr>
          <w:rFonts w:eastAsia="MS Mincho"/>
        </w:rPr>
      </w:pPr>
    </w:p>
    <w:p w14:paraId="0F09F48D" w14:textId="77777777" w:rsidR="009A4935" w:rsidRPr="00EB77D5" w:rsidRDefault="009A4935" w:rsidP="009A4935">
      <w:r w:rsidRPr="00EB77D5">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9A4935" w:rsidRPr="00EB77D5" w14:paraId="050FB287" w14:textId="77777777" w:rsidTr="00AC0D75">
        <w:tc>
          <w:tcPr>
            <w:tcW w:w="1705" w:type="dxa"/>
          </w:tcPr>
          <w:p w14:paraId="0BF78FEE" w14:textId="77777777" w:rsidR="009A4935" w:rsidRPr="00EB77D5" w:rsidRDefault="009A4935" w:rsidP="00AC0D75">
            <w:r w:rsidRPr="00EB77D5">
              <w:t>Company</w:t>
            </w:r>
          </w:p>
        </w:tc>
        <w:tc>
          <w:tcPr>
            <w:tcW w:w="7924" w:type="dxa"/>
          </w:tcPr>
          <w:p w14:paraId="3359549C" w14:textId="77777777" w:rsidR="009A4935" w:rsidRPr="00EB77D5" w:rsidRDefault="009A4935" w:rsidP="00AC0D75">
            <w:r w:rsidRPr="00EB77D5">
              <w:t>Comments</w:t>
            </w:r>
          </w:p>
        </w:tc>
      </w:tr>
      <w:tr w:rsidR="00FD187F" w:rsidRPr="00EB77D5" w14:paraId="56992BB7" w14:textId="77777777" w:rsidTr="00AC0D75">
        <w:tc>
          <w:tcPr>
            <w:tcW w:w="1705" w:type="dxa"/>
          </w:tcPr>
          <w:p w14:paraId="46408DF4" w14:textId="2FB031F6" w:rsidR="00FD187F" w:rsidRPr="00EB77D5" w:rsidRDefault="00FD187F" w:rsidP="00FD187F">
            <w:r>
              <w:t>MediaTek</w:t>
            </w:r>
          </w:p>
        </w:tc>
        <w:tc>
          <w:tcPr>
            <w:tcW w:w="7924" w:type="dxa"/>
          </w:tcPr>
          <w:p w14:paraId="3592AA39" w14:textId="15798376" w:rsidR="00FD187F" w:rsidRPr="00EB77D5" w:rsidRDefault="00FD187F" w:rsidP="00FD187F">
            <w:r>
              <w:t xml:space="preserve">Agree with the proposal. </w:t>
            </w:r>
          </w:p>
        </w:tc>
      </w:tr>
      <w:tr w:rsidR="00FD187F" w:rsidRPr="00EB77D5" w14:paraId="3CC74EE2" w14:textId="77777777" w:rsidTr="00AC0D75">
        <w:tc>
          <w:tcPr>
            <w:tcW w:w="1705" w:type="dxa"/>
          </w:tcPr>
          <w:p w14:paraId="49CAE6B5" w14:textId="456F1030" w:rsidR="00FD187F" w:rsidRDefault="00FD187F" w:rsidP="00FD187F">
            <w:r>
              <w:t>CMCC</w:t>
            </w:r>
          </w:p>
        </w:tc>
        <w:tc>
          <w:tcPr>
            <w:tcW w:w="7924" w:type="dxa"/>
          </w:tcPr>
          <w:p w14:paraId="50CCE65D" w14:textId="77777777" w:rsidR="00FD187F" w:rsidRDefault="00FD187F" w:rsidP="00FD187F">
            <w:r>
              <w:t xml:space="preserve">The intention of this proposal is to support different DL/UL assignment in each half periodicity of some agreed candidate periodicity for cell-specific semi-static DL/UL assignment,  to align with some service model. </w:t>
            </w:r>
          </w:p>
          <w:p w14:paraId="5FAE7153" w14:textId="77777777" w:rsidR="00FD187F" w:rsidRDefault="00FD187F" w:rsidP="00FD187F">
            <w:r>
              <w:t xml:space="preserve">Generally, this intention could be considered if it is to better accommodate service requirements. However, considering this late stage of the phase-1 NR, we think it is better to work out a proposal on top of existing agreements to meet additional requirements. </w:t>
            </w:r>
          </w:p>
          <w:p w14:paraId="423E5A70" w14:textId="77777777" w:rsidR="00FD187F" w:rsidRDefault="00FD187F" w:rsidP="00FD187F">
            <w:r>
              <w:t xml:space="preserve">From the contributions in this meeting, we also see from contribution R1-179390 the requirement of introducing additional cell-specific periodicity,  we would like to present a joint proposal to address all above 2 new requirements, which will only request one more optional periodicity to be configured for cell-specific semi-static DL/UL assignment. In this proposal, two parallel cell-specific periodicity and corresponding DL/UL assignmen (could be same or different)  can be configured simultaneously, e.g., in some target periodicity, we can use 1ms+1ms(1ms configuration is existing solution) to get a combined 2ms periodicity,  which will have two switch points in 2ms, or use 2m+0.5ms(2ms configuration and 0.5ms configuration are both existing solutions) to get a combined 2.5ms periodicity,  as illustrated below. </w:t>
            </w:r>
          </w:p>
          <w:p w14:paraId="7AC6FA9C" w14:textId="77777777" w:rsidR="00FD187F" w:rsidRDefault="00FD187F" w:rsidP="00FD187F">
            <w:r>
              <w:t>Based on this configuration, it will address the requirements discussed here without impacting exiting agreement while offering more flexibility to support more candidate periodicities(e.g., 1ms+2ms, 2ms+2ms, …, 10ms+10ms, etc,)to meet more potential requirements not raised today.</w:t>
            </w:r>
          </w:p>
          <w:p w14:paraId="0801813A" w14:textId="6901E89B" w:rsidR="00FD187F" w:rsidRDefault="00FD187F" w:rsidP="00FD187F">
            <w:r>
              <w:rPr>
                <w:sz w:val="22"/>
                <w:szCs w:val="22"/>
              </w:rPr>
              <w:object w:dxaOrig="3180" w:dyaOrig="1752" w14:anchorId="04DBC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2pt;height:87.2pt" o:ole="">
                  <v:imagedata r:id="rId13" o:title=""/>
                </v:shape>
                <o:OLEObject Type="Embed" ProgID="SmartDraw.2" ShapeID="_x0000_i1025" DrawAspect="Content" ObjectID="_1573648489" r:id="rId14"/>
              </w:object>
            </w:r>
            <w:r>
              <w:rPr>
                <w:sz w:val="22"/>
                <w:szCs w:val="22"/>
              </w:rPr>
              <w:t xml:space="preserve">    </w:t>
            </w:r>
            <w:r>
              <w:rPr>
                <w:sz w:val="22"/>
                <w:szCs w:val="22"/>
              </w:rPr>
              <w:object w:dxaOrig="3492" w:dyaOrig="1452" w14:anchorId="7DC9D8E4">
                <v:shape id="_x0000_i1026" type="#_x0000_t75" style="width:174.7pt;height:72.7pt" o:ole="">
                  <v:imagedata r:id="rId15" o:title=""/>
                </v:shape>
                <o:OLEObject Type="Embed" ProgID="SmartDraw.2" ShapeID="_x0000_i1026" DrawAspect="Content" ObjectID="_1573648490" r:id="rId16"/>
              </w:object>
            </w:r>
          </w:p>
        </w:tc>
      </w:tr>
      <w:tr w:rsidR="00C06600" w:rsidRPr="00EB77D5" w14:paraId="140A8A3C" w14:textId="77777777" w:rsidTr="00AC0D75">
        <w:tc>
          <w:tcPr>
            <w:tcW w:w="1705" w:type="dxa"/>
          </w:tcPr>
          <w:p w14:paraId="78216797" w14:textId="29A232E5" w:rsidR="00C06600" w:rsidRDefault="00C06600" w:rsidP="00C06600">
            <w:r>
              <w:lastRenderedPageBreak/>
              <w:t>Apple</w:t>
            </w:r>
          </w:p>
        </w:tc>
        <w:tc>
          <w:tcPr>
            <w:tcW w:w="7924" w:type="dxa"/>
          </w:tcPr>
          <w:p w14:paraId="34900487" w14:textId="4E8745F8" w:rsidR="00C06600" w:rsidRDefault="00C06600" w:rsidP="00C06600">
            <w:r>
              <w:t>Multiple switching points could be supported by UE-specific configuration.</w:t>
            </w:r>
          </w:p>
        </w:tc>
      </w:tr>
      <w:tr w:rsidR="0002497F" w:rsidRPr="00EB77D5" w14:paraId="42F650CA" w14:textId="77777777" w:rsidTr="00AC0D75">
        <w:tc>
          <w:tcPr>
            <w:tcW w:w="1705" w:type="dxa"/>
          </w:tcPr>
          <w:p w14:paraId="14D4DD45" w14:textId="075ABD28" w:rsidR="0002497F" w:rsidRDefault="0002497F" w:rsidP="0002497F">
            <w:r>
              <w:t>Samsung</w:t>
            </w:r>
          </w:p>
        </w:tc>
        <w:tc>
          <w:tcPr>
            <w:tcW w:w="7924" w:type="dxa"/>
          </w:tcPr>
          <w:p w14:paraId="45395172" w14:textId="3F176C64" w:rsidR="0002497F" w:rsidRDefault="0002497F" w:rsidP="0002497F">
            <w:r>
              <w:t>Multiple switching points could be supported by UE-specific configuration.</w:t>
            </w:r>
          </w:p>
        </w:tc>
      </w:tr>
    </w:tbl>
    <w:p w14:paraId="29F7C651" w14:textId="77777777" w:rsidR="009A4935" w:rsidRPr="009A4935" w:rsidRDefault="009A4935" w:rsidP="009A4935">
      <w:pPr>
        <w:rPr>
          <w:b/>
          <w:lang w:val="en-GB" w:eastAsia="en-US"/>
        </w:rPr>
      </w:pPr>
    </w:p>
    <w:p w14:paraId="3A49EB0C" w14:textId="2584F17D" w:rsidR="00070460" w:rsidRDefault="00070460" w:rsidP="00070460">
      <w:pPr>
        <w:pStyle w:val="Heading2"/>
      </w:pPr>
      <w:r>
        <w:t>2</w:t>
      </w:r>
      <w:r w:rsidR="009A4935">
        <w:t>.2</w:t>
      </w:r>
      <w:r>
        <w:tab/>
        <w:t>Overwriting rules:</w:t>
      </w:r>
    </w:p>
    <w:p w14:paraId="71EC9945" w14:textId="4E46F245" w:rsidR="00070460" w:rsidRDefault="00070460" w:rsidP="00EB77D5">
      <w:pPr>
        <w:rPr>
          <w:lang w:val="en-GB"/>
        </w:rPr>
      </w:pPr>
      <w:r>
        <w:rPr>
          <w:lang w:val="en-GB"/>
        </w:rPr>
        <w:t xml:space="preserve">From </w:t>
      </w:r>
      <w:r w:rsidR="00303FDB">
        <w:rPr>
          <w:lang w:val="en-GB"/>
        </w:rPr>
        <w:t>RAN1 #90bis, the following overwriting rules are agreed</w:t>
      </w:r>
      <w:r>
        <w:rPr>
          <w:lang w:val="en-GB"/>
        </w:rPr>
        <w:t>:</w:t>
      </w:r>
    </w:p>
    <w:p w14:paraId="7DC0B621" w14:textId="77777777" w:rsidR="00303FDB" w:rsidRPr="00EB77D5" w:rsidRDefault="00303FDB" w:rsidP="00790F84">
      <w:pPr>
        <w:pStyle w:val="bullet"/>
        <w:numPr>
          <w:ilvl w:val="0"/>
          <w:numId w:val="26"/>
        </w:numPr>
        <w:rPr>
          <w:rFonts w:ascii="Calibri" w:hAnsi="Calibri" w:cs="Calibri"/>
        </w:rPr>
      </w:pPr>
      <w:r w:rsidRPr="002F4DAB">
        <w:t>On overwriting rules across semi-static DL/UL assignment, dynamic SFI, DCI, etc</w:t>
      </w:r>
    </w:p>
    <w:p w14:paraId="6518016E" w14:textId="77777777" w:rsidR="00303FDB" w:rsidRPr="002F4DAB" w:rsidRDefault="00303FDB" w:rsidP="00790F84">
      <w:pPr>
        <w:pStyle w:val="ListParagraph"/>
        <w:numPr>
          <w:ilvl w:val="0"/>
          <w:numId w:val="27"/>
        </w:numPr>
      </w:pPr>
      <w:r w:rsidRPr="002F4DAB">
        <w:t xml:space="preserve">Need to decide the overwriting rules between </w:t>
      </w:r>
    </w:p>
    <w:p w14:paraId="64FBB319" w14:textId="77777777" w:rsidR="00303FDB" w:rsidRPr="002F4DAB" w:rsidRDefault="00303FDB" w:rsidP="00790F84">
      <w:pPr>
        <w:pStyle w:val="ListParagraph"/>
        <w:numPr>
          <w:ilvl w:val="1"/>
          <w:numId w:val="27"/>
        </w:numPr>
      </w:pPr>
      <w:r w:rsidRPr="002F4DAB">
        <w:t xml:space="preserve">Semi-static DL/UL assignment (including states DL, UL, unknown) </w:t>
      </w:r>
    </w:p>
    <w:p w14:paraId="2712B3A1" w14:textId="77777777" w:rsidR="00303FDB" w:rsidRPr="002F4DAB" w:rsidRDefault="00303FDB" w:rsidP="00790F84">
      <w:pPr>
        <w:pStyle w:val="ListParagraph"/>
        <w:numPr>
          <w:ilvl w:val="1"/>
          <w:numId w:val="27"/>
        </w:numPr>
      </w:pPr>
      <w:r w:rsidRPr="002F4DAB">
        <w:t>Dynamic SFI (indicated in GC-PDCCH with states DL, UL, and unknown)</w:t>
      </w:r>
    </w:p>
    <w:p w14:paraId="1381F066" w14:textId="77777777" w:rsidR="00303FDB" w:rsidRPr="002F4DAB" w:rsidRDefault="00303FDB" w:rsidP="00790F84">
      <w:pPr>
        <w:pStyle w:val="ListParagraph"/>
        <w:numPr>
          <w:ilvl w:val="1"/>
          <w:numId w:val="27"/>
        </w:numPr>
      </w:pPr>
      <w:r w:rsidRPr="002F4DAB">
        <w:t xml:space="preserve">UE specific data transmission (UE specific DCI triggered PDSCH, PUSCH, and PUCCH with A/N for a PDSCH) </w:t>
      </w:r>
    </w:p>
    <w:p w14:paraId="7AF02269" w14:textId="77777777" w:rsidR="00303FDB" w:rsidRPr="002F4DAB" w:rsidRDefault="00303FDB" w:rsidP="00790F84">
      <w:pPr>
        <w:pStyle w:val="ListParagraph"/>
        <w:numPr>
          <w:ilvl w:val="2"/>
          <w:numId w:val="27"/>
        </w:numPr>
      </w:pPr>
      <w:r w:rsidRPr="002F4DAB">
        <w:t>Also include DCI triggered aperiodic measurement related signals, such as aperiodic CSI-RS, aperiodic SRS, etc</w:t>
      </w:r>
    </w:p>
    <w:p w14:paraId="69652089" w14:textId="77777777" w:rsidR="00303FDB" w:rsidRPr="002F4DAB" w:rsidRDefault="00303FDB" w:rsidP="00790F84">
      <w:pPr>
        <w:pStyle w:val="ListParagraph"/>
        <w:numPr>
          <w:ilvl w:val="2"/>
          <w:numId w:val="27"/>
        </w:numPr>
      </w:pPr>
      <w:r w:rsidRPr="002F4DAB">
        <w:t>FFS: Broadcast transmission, sync, PRACH, RAR, UL data transmission without UL grant, …</w:t>
      </w:r>
    </w:p>
    <w:p w14:paraId="679E147D" w14:textId="77777777" w:rsidR="00303FDB" w:rsidRPr="002F4DAB" w:rsidRDefault="00303FD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3684EEC1" w14:textId="77777777" w:rsidR="00303FDB" w:rsidRPr="002F4DAB" w:rsidRDefault="00303FDB" w:rsidP="00790F84">
      <w:pPr>
        <w:pStyle w:val="ListParagraph"/>
        <w:numPr>
          <w:ilvl w:val="2"/>
          <w:numId w:val="27"/>
        </w:numPr>
      </w:pPr>
      <w:r w:rsidRPr="002F4DAB">
        <w:t>FFS: CSI-RS for RRM, TRS, etc</w:t>
      </w:r>
    </w:p>
    <w:p w14:paraId="24C838CF" w14:textId="77777777" w:rsidR="00303FDB" w:rsidRPr="002F4DAB" w:rsidRDefault="00303FDB" w:rsidP="00790F84">
      <w:pPr>
        <w:pStyle w:val="ListParagraph"/>
        <w:numPr>
          <w:ilvl w:val="1"/>
          <w:numId w:val="27"/>
        </w:numPr>
      </w:pPr>
      <w:r w:rsidRPr="002F4DAB">
        <w:t>FFS: Other signals, measurements, and monitoring (including configured coreset monitoring)</w:t>
      </w:r>
    </w:p>
    <w:p w14:paraId="303816BF" w14:textId="77777777" w:rsidR="00303FDB" w:rsidRPr="002F4DAB" w:rsidRDefault="00303FDB" w:rsidP="00790F84">
      <w:pPr>
        <w:pStyle w:val="ListParagraph"/>
        <w:numPr>
          <w:ilvl w:val="0"/>
          <w:numId w:val="27"/>
        </w:numPr>
      </w:pPr>
      <w:r w:rsidRPr="002F4DAB">
        <w:t xml:space="preserve">Consider the following directions of potential overwriting in Rel. 15: </w:t>
      </w:r>
    </w:p>
    <w:p w14:paraId="72CD640B" w14:textId="77777777" w:rsidR="00303FDB" w:rsidRPr="002F4DAB" w:rsidRDefault="00303FDB" w:rsidP="00790F84">
      <w:pPr>
        <w:pStyle w:val="ListParagraph"/>
        <w:numPr>
          <w:ilvl w:val="1"/>
          <w:numId w:val="27"/>
        </w:numPr>
      </w:pPr>
      <w:r w:rsidRPr="002F4DAB">
        <w:t>States from semi-static DL/UL assignment overwritten by measurement, dynamic SFI, or UE specific data</w:t>
      </w:r>
    </w:p>
    <w:p w14:paraId="4C83DED9" w14:textId="77777777" w:rsidR="00303FDB" w:rsidRPr="002F4DAB" w:rsidRDefault="00303FDB" w:rsidP="00790F84">
      <w:pPr>
        <w:pStyle w:val="ListParagraph"/>
        <w:numPr>
          <w:ilvl w:val="1"/>
          <w:numId w:val="27"/>
        </w:numPr>
      </w:pPr>
      <w:r w:rsidRPr="002F4DAB">
        <w:t>State from measurement overwritten by dynamic SFI or UE specific data</w:t>
      </w:r>
    </w:p>
    <w:p w14:paraId="7A09178D" w14:textId="77777777" w:rsidR="00303FDB" w:rsidRPr="002F4DAB" w:rsidRDefault="00303FDB" w:rsidP="00790F84">
      <w:pPr>
        <w:pStyle w:val="ListParagraph"/>
        <w:numPr>
          <w:ilvl w:val="1"/>
          <w:numId w:val="27"/>
        </w:numPr>
      </w:pPr>
      <w:r w:rsidRPr="002F4DAB">
        <w:t>Dynamic SFI overwritten by UE specific data</w:t>
      </w:r>
    </w:p>
    <w:p w14:paraId="49D96B91" w14:textId="77777777" w:rsidR="00303FDB" w:rsidRPr="002F4DAB" w:rsidRDefault="00303FD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35007085" w14:textId="77777777" w:rsidR="00303FDB" w:rsidRPr="002F4DAB" w:rsidRDefault="00303FDB" w:rsidP="00790F84">
      <w:pPr>
        <w:pStyle w:val="ListParagraph"/>
        <w:numPr>
          <w:ilvl w:val="2"/>
          <w:numId w:val="27"/>
        </w:numPr>
      </w:pPr>
      <w:r w:rsidRPr="002F4DAB">
        <w:t>The timing requirement for overwriting</w:t>
      </w:r>
    </w:p>
    <w:p w14:paraId="6CE965CC" w14:textId="77777777" w:rsidR="00303FDB" w:rsidRPr="002F4DAB" w:rsidRDefault="00303FDB" w:rsidP="00790F84">
      <w:pPr>
        <w:pStyle w:val="ListParagraph"/>
        <w:numPr>
          <w:ilvl w:val="2"/>
          <w:numId w:val="27"/>
        </w:numPr>
      </w:pPr>
      <w:r w:rsidRPr="002F4DAB">
        <w:t>UE behavior will be the cancellation of the measurement/data reception or measurement/data related transmission</w:t>
      </w:r>
    </w:p>
    <w:p w14:paraId="50F327E3" w14:textId="77777777" w:rsidR="00303FDB" w:rsidRPr="00EB77D5" w:rsidRDefault="00303FDB" w:rsidP="00790F84">
      <w:pPr>
        <w:pStyle w:val="ListParagraph"/>
        <w:numPr>
          <w:ilvl w:val="0"/>
          <w:numId w:val="27"/>
        </w:numPr>
        <w:rPr>
          <w:rFonts w:eastAsia="Calibri"/>
        </w:rPr>
      </w:pPr>
      <w:r w:rsidRPr="002F4DAB">
        <w:t xml:space="preserve">For the states from semi-static DL/UL assignment </w:t>
      </w:r>
    </w:p>
    <w:p w14:paraId="1B4E1525" w14:textId="77777777" w:rsidR="00303FDB" w:rsidRPr="002F4DAB" w:rsidRDefault="00303FDB" w:rsidP="00790F84">
      <w:pPr>
        <w:pStyle w:val="ListParagraph"/>
        <w:numPr>
          <w:ilvl w:val="1"/>
          <w:numId w:val="27"/>
        </w:numPr>
      </w:pPr>
      <w:r w:rsidRPr="002F4DAB">
        <w:t>“Unknown” in semi-static DL/UL assignment can be overwritten by measurement, dynamic SFI, and UE specific data</w:t>
      </w:r>
    </w:p>
    <w:p w14:paraId="1D8DF294" w14:textId="77777777" w:rsidR="00303FDB" w:rsidRPr="002F4DAB" w:rsidRDefault="00303FD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699FCBD7" w14:textId="77777777" w:rsidR="00303FDB" w:rsidRPr="002F4DAB" w:rsidRDefault="00303FDB" w:rsidP="00790F84">
      <w:pPr>
        <w:pStyle w:val="ListParagraph"/>
        <w:numPr>
          <w:ilvl w:val="1"/>
          <w:numId w:val="27"/>
        </w:numPr>
      </w:pPr>
      <w:r w:rsidRPr="002F4DAB">
        <w:t>DL/UL in semi-static DL/UL assignment cannot be overwritten by “unknown” by dynamic SFI</w:t>
      </w:r>
    </w:p>
    <w:p w14:paraId="325BDA29" w14:textId="77777777" w:rsidR="00303FDB" w:rsidRPr="002F4DAB" w:rsidRDefault="00303FDB" w:rsidP="00790F84">
      <w:pPr>
        <w:pStyle w:val="ListParagraph"/>
        <w:numPr>
          <w:ilvl w:val="0"/>
          <w:numId w:val="27"/>
        </w:numPr>
      </w:pPr>
      <w:r w:rsidRPr="002F4DAB">
        <w:t xml:space="preserve">For the states from measurement in symbols not under DL/UL from semi-static DL/UL assignment: </w:t>
      </w:r>
    </w:p>
    <w:p w14:paraId="08CD35AF" w14:textId="77777777" w:rsidR="00303FDB" w:rsidRPr="002F4DAB" w:rsidRDefault="00303FDB" w:rsidP="00790F84">
      <w:pPr>
        <w:pStyle w:val="ListParagraph"/>
        <w:numPr>
          <w:ilvl w:val="1"/>
          <w:numId w:val="27"/>
        </w:numPr>
      </w:pPr>
      <w:r w:rsidRPr="002F4DAB">
        <w:t xml:space="preserve">DL/UL direction implied by measurement can be overwritten by unknown in dynamic SFI </w:t>
      </w:r>
    </w:p>
    <w:p w14:paraId="4391256F" w14:textId="77777777" w:rsidR="00303FDB" w:rsidRPr="002F4DAB" w:rsidRDefault="00303FDB" w:rsidP="00790F84">
      <w:pPr>
        <w:pStyle w:val="ListParagraph"/>
        <w:numPr>
          <w:ilvl w:val="2"/>
          <w:numId w:val="27"/>
        </w:numPr>
      </w:pPr>
      <w:r w:rsidRPr="002F4DAB">
        <w:t>UE behavior will be the cancellation of the measurement or measurement related transmission</w:t>
      </w:r>
    </w:p>
    <w:p w14:paraId="3255E945" w14:textId="77777777" w:rsidR="00303FDB" w:rsidRPr="002F4DAB" w:rsidRDefault="00303FDB" w:rsidP="00790F84">
      <w:pPr>
        <w:pStyle w:val="ListParagraph"/>
        <w:numPr>
          <w:ilvl w:val="1"/>
          <w:numId w:val="27"/>
        </w:numPr>
      </w:pPr>
      <w:r w:rsidRPr="002F4DAB">
        <w:t xml:space="preserve">DL/UL direction implied by measurement can be overwritten by UL/DL from dynamic SFI </w:t>
      </w:r>
    </w:p>
    <w:p w14:paraId="24E2BCA8" w14:textId="77777777" w:rsidR="00303FDB" w:rsidRPr="002F4DAB" w:rsidRDefault="00303FDB" w:rsidP="00790F84">
      <w:pPr>
        <w:pStyle w:val="ListParagraph"/>
        <w:numPr>
          <w:ilvl w:val="2"/>
          <w:numId w:val="27"/>
        </w:numPr>
      </w:pPr>
      <w:r w:rsidRPr="002F4DAB">
        <w:t>UE behavior will be the cancellation of the measurement or measurement related transmission</w:t>
      </w:r>
    </w:p>
    <w:p w14:paraId="296C428A" w14:textId="77777777" w:rsidR="00303FDB" w:rsidRPr="002F4DAB" w:rsidRDefault="00303FDB" w:rsidP="00790F84">
      <w:pPr>
        <w:pStyle w:val="ListParagraph"/>
        <w:numPr>
          <w:ilvl w:val="1"/>
          <w:numId w:val="27"/>
        </w:numPr>
      </w:pPr>
      <w:r w:rsidRPr="002F4DAB">
        <w:t xml:space="preserve">DL/UL direction implied by measurement can be overwritten by UE’s own UE-specific data if the UE specific data imples the other direction </w:t>
      </w:r>
    </w:p>
    <w:p w14:paraId="394162E1" w14:textId="77777777" w:rsidR="00303FDB" w:rsidRPr="002F4DAB" w:rsidRDefault="00303FDB" w:rsidP="00790F84">
      <w:pPr>
        <w:pStyle w:val="ListParagraph"/>
        <w:numPr>
          <w:ilvl w:val="2"/>
          <w:numId w:val="27"/>
        </w:numPr>
      </w:pPr>
      <w:r w:rsidRPr="002F4DAB">
        <w:t>UE behavior will be the cancellation of the measurement or measurement related transmission</w:t>
      </w:r>
    </w:p>
    <w:p w14:paraId="1C7B14CD" w14:textId="77777777" w:rsidR="00303FDB" w:rsidRPr="002F4DAB" w:rsidRDefault="00303FDB" w:rsidP="00790F84">
      <w:pPr>
        <w:pStyle w:val="ListParagraph"/>
        <w:numPr>
          <w:ilvl w:val="2"/>
          <w:numId w:val="27"/>
        </w:numPr>
      </w:pPr>
      <w:r w:rsidRPr="002F4DAB">
        <w:t>UE will follow the DCI for UE-specific data transmission and reception</w:t>
      </w:r>
    </w:p>
    <w:p w14:paraId="38D9C5C1" w14:textId="77777777" w:rsidR="00303FDB" w:rsidRPr="002F4DAB" w:rsidRDefault="00303FDB" w:rsidP="00790F84">
      <w:pPr>
        <w:pStyle w:val="ListParagraph"/>
        <w:numPr>
          <w:ilvl w:val="0"/>
          <w:numId w:val="27"/>
        </w:numPr>
      </w:pPr>
      <w:r w:rsidRPr="002F4DAB">
        <w:lastRenderedPageBreak/>
        <w:t xml:space="preserve">For the states in dynamic SFI in symbols not under DL/UL from semi-static DL/UL assignment (Already agreed in other agreements and only include for completeness) </w:t>
      </w:r>
    </w:p>
    <w:p w14:paraId="15844951" w14:textId="77777777" w:rsidR="00303FDB" w:rsidRPr="002F4DAB" w:rsidRDefault="00303FDB" w:rsidP="00790F84">
      <w:pPr>
        <w:pStyle w:val="ListParagraph"/>
        <w:numPr>
          <w:ilvl w:val="1"/>
          <w:numId w:val="27"/>
        </w:numPr>
      </w:pPr>
      <w:r w:rsidRPr="002F4DAB">
        <w:t xml:space="preserve">UL/DL in dynamic SFI cannot be overwritten by UE specific data </w:t>
      </w:r>
    </w:p>
    <w:p w14:paraId="0EFD77DA" w14:textId="77777777" w:rsidR="00303FDB" w:rsidRPr="002F4DAB" w:rsidRDefault="00303FDB" w:rsidP="00790F84">
      <w:pPr>
        <w:pStyle w:val="ListParagraph"/>
        <w:numPr>
          <w:ilvl w:val="2"/>
          <w:numId w:val="27"/>
        </w:numPr>
      </w:pPr>
      <w:r w:rsidRPr="002F4DAB">
        <w:t>UE will treat it as an error case when UE specific data and dynamic SFI imply different transmit directions</w:t>
      </w:r>
    </w:p>
    <w:p w14:paraId="2CEBAE5A" w14:textId="77777777" w:rsidR="00303FDB" w:rsidRPr="002F4DAB" w:rsidRDefault="00303FDB" w:rsidP="00790F84">
      <w:pPr>
        <w:pStyle w:val="ListParagraph"/>
        <w:numPr>
          <w:ilvl w:val="1"/>
          <w:numId w:val="27"/>
        </w:numPr>
      </w:pPr>
      <w:r w:rsidRPr="002F4DAB">
        <w:t xml:space="preserve">Unknown in dynamic SFI can be overwritten by UE specific data (change to DL or UL) </w:t>
      </w:r>
    </w:p>
    <w:p w14:paraId="688C8976" w14:textId="77777777" w:rsidR="00303FDB" w:rsidRPr="002F4DAB" w:rsidRDefault="00303FDB" w:rsidP="00790F84">
      <w:pPr>
        <w:pStyle w:val="ListParagraph"/>
        <w:numPr>
          <w:ilvl w:val="2"/>
          <w:numId w:val="27"/>
        </w:numPr>
      </w:pPr>
      <w:r w:rsidRPr="002F4DAB">
        <w:t>UE will follow the DCI for UE-specific data transmission and reception</w:t>
      </w:r>
    </w:p>
    <w:p w14:paraId="4C886272" w14:textId="77777777" w:rsidR="00BD2411" w:rsidRDefault="00BD2411" w:rsidP="00BD2411"/>
    <w:p w14:paraId="2F3659EC" w14:textId="147255BA" w:rsidR="008764DF" w:rsidRDefault="00BD2411" w:rsidP="00BD2411">
      <w:r>
        <w:t>From the above agreement, w</w:t>
      </w:r>
      <w:r w:rsidR="008764DF">
        <w:t>e already have the overwriting rules for “measurement” and “UE specific data transmission”. How to generalize the overwriting rules to other transmissions/receptions, including:</w:t>
      </w:r>
    </w:p>
    <w:p w14:paraId="54D441D4" w14:textId="77777777" w:rsidR="008764DF" w:rsidRDefault="008764DF" w:rsidP="00BD2411">
      <w:pPr>
        <w:pStyle w:val="bullet"/>
      </w:pPr>
      <w:r>
        <w:t>Sync channel</w:t>
      </w:r>
    </w:p>
    <w:p w14:paraId="3EEB2DB0" w14:textId="7C48F3A3" w:rsidR="008764DF" w:rsidRDefault="008764DF" w:rsidP="00BD2411">
      <w:pPr>
        <w:pStyle w:val="bullet"/>
      </w:pPr>
      <w:r>
        <w:t>RMSI/OSI</w:t>
      </w:r>
    </w:p>
    <w:p w14:paraId="0F5F853C" w14:textId="6F26CF4A" w:rsidR="008764DF" w:rsidRDefault="008764DF" w:rsidP="00BD2411">
      <w:pPr>
        <w:pStyle w:val="bullet"/>
      </w:pPr>
      <w:r>
        <w:t>PRACH</w:t>
      </w:r>
    </w:p>
    <w:p w14:paraId="722B0F1D" w14:textId="77777777" w:rsidR="008764DF" w:rsidRDefault="008764DF" w:rsidP="00BD2411">
      <w:pPr>
        <w:pStyle w:val="bullet"/>
      </w:pPr>
      <w:r>
        <w:t>RAR</w:t>
      </w:r>
    </w:p>
    <w:p w14:paraId="55420BA3" w14:textId="63055C93" w:rsidR="008764DF" w:rsidRDefault="008764DF" w:rsidP="00BD2411">
      <w:pPr>
        <w:pStyle w:val="bullet"/>
      </w:pPr>
      <w:r w:rsidRPr="002F4DAB">
        <w:t>UL data transmission without UL grant,</w:t>
      </w:r>
    </w:p>
    <w:p w14:paraId="5FBD6AE9" w14:textId="7FF11826" w:rsidR="008764DF" w:rsidRPr="00406CFA" w:rsidRDefault="00406CFA" w:rsidP="00BD2411">
      <w:pPr>
        <w:pStyle w:val="bullet"/>
      </w:pPr>
      <w:r w:rsidRPr="002F4DAB">
        <w:t>CSI-RS for RRM, TRS, etc</w:t>
      </w:r>
    </w:p>
    <w:p w14:paraId="6A7BC372" w14:textId="7B21DF96" w:rsidR="00BD2411" w:rsidRDefault="00BD2411" w:rsidP="00BD2411">
      <w:pPr>
        <w:pStyle w:val="bullet"/>
        <w:numPr>
          <w:ilvl w:val="0"/>
          <w:numId w:val="0"/>
        </w:numPr>
      </w:pPr>
    </w:p>
    <w:p w14:paraId="5D8B64BE" w14:textId="07CEA2AD" w:rsidR="00BD2411" w:rsidRDefault="00BD2411" w:rsidP="00BD2411">
      <w:pPr>
        <w:pStyle w:val="bullet"/>
        <w:numPr>
          <w:ilvl w:val="0"/>
          <w:numId w:val="0"/>
        </w:numPr>
      </w:pPr>
      <w:r w:rsidRPr="00877908">
        <w:rPr>
          <w:highlight w:val="yellow"/>
        </w:rPr>
        <w:t>Proposal:</w:t>
      </w:r>
    </w:p>
    <w:p w14:paraId="55B133EC" w14:textId="77777777" w:rsidR="00BD2411" w:rsidRDefault="00BD2411" w:rsidP="00790F84">
      <w:pPr>
        <w:pStyle w:val="bullet"/>
        <w:numPr>
          <w:ilvl w:val="0"/>
          <w:numId w:val="29"/>
        </w:numPr>
      </w:pPr>
      <w:r>
        <w:t>On sync channel transmission</w:t>
      </w:r>
    </w:p>
    <w:p w14:paraId="1D437C6D" w14:textId="4B3BD6AF" w:rsidR="00BD2411" w:rsidRDefault="00BD2411" w:rsidP="00790F84">
      <w:pPr>
        <w:pStyle w:val="bullet"/>
        <w:numPr>
          <w:ilvl w:val="1"/>
          <w:numId w:val="29"/>
        </w:numPr>
      </w:pPr>
      <w:r>
        <w:t>Sync channel transmission can happen in semi-static DL</w:t>
      </w:r>
    </w:p>
    <w:p w14:paraId="07F39FED" w14:textId="0827AC6D" w:rsidR="00BD2411" w:rsidRDefault="00BD2411" w:rsidP="00790F84">
      <w:pPr>
        <w:pStyle w:val="bullet"/>
        <w:numPr>
          <w:ilvl w:val="1"/>
          <w:numId w:val="29"/>
        </w:numPr>
      </w:pPr>
      <w:r>
        <w:t>Sync channel transmission can happen in semi-static unknown</w:t>
      </w:r>
    </w:p>
    <w:p w14:paraId="750E8B5D" w14:textId="0F765B01" w:rsidR="00877908" w:rsidRDefault="00877908" w:rsidP="00790F84">
      <w:pPr>
        <w:pStyle w:val="bullet"/>
        <w:numPr>
          <w:ilvl w:val="2"/>
          <w:numId w:val="29"/>
        </w:numPr>
      </w:pPr>
      <w:r>
        <w:t>Symbols configured to transmit SSB cannot be overwritten to UL</w:t>
      </w:r>
    </w:p>
    <w:p w14:paraId="57DC379B" w14:textId="77777777" w:rsidR="00877908" w:rsidRPr="008764DF" w:rsidRDefault="00877908"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877908" w:rsidRPr="008764DF" w14:paraId="08081CCB" w14:textId="77777777" w:rsidTr="00AC0D75">
        <w:tc>
          <w:tcPr>
            <w:tcW w:w="1705" w:type="dxa"/>
          </w:tcPr>
          <w:p w14:paraId="364E1285" w14:textId="77777777" w:rsidR="00877908" w:rsidRPr="008764DF" w:rsidRDefault="00877908" w:rsidP="00AC0D75">
            <w:r w:rsidRPr="008764DF">
              <w:t>Company</w:t>
            </w:r>
          </w:p>
        </w:tc>
        <w:tc>
          <w:tcPr>
            <w:tcW w:w="7924" w:type="dxa"/>
          </w:tcPr>
          <w:p w14:paraId="6C2950A8" w14:textId="77777777" w:rsidR="00877908" w:rsidRPr="008764DF" w:rsidRDefault="00877908" w:rsidP="00AC0D75">
            <w:r w:rsidRPr="008764DF">
              <w:t>Comments</w:t>
            </w:r>
          </w:p>
        </w:tc>
      </w:tr>
      <w:tr w:rsidR="00FD187F" w:rsidRPr="008764DF" w14:paraId="7F1A79C1" w14:textId="77777777" w:rsidTr="00AC0D75">
        <w:tc>
          <w:tcPr>
            <w:tcW w:w="1705" w:type="dxa"/>
          </w:tcPr>
          <w:p w14:paraId="3A45509E" w14:textId="5E732BB9" w:rsidR="00FD187F" w:rsidRPr="008764DF" w:rsidRDefault="00FD187F" w:rsidP="00FD187F">
            <w:r>
              <w:t>MediaTek</w:t>
            </w:r>
          </w:p>
        </w:tc>
        <w:tc>
          <w:tcPr>
            <w:tcW w:w="7924" w:type="dxa"/>
          </w:tcPr>
          <w:p w14:paraId="10329212" w14:textId="03612E3B" w:rsidR="00FD187F" w:rsidRPr="008764DF" w:rsidRDefault="00FD187F" w:rsidP="00FD187F">
            <w:r>
              <w:t xml:space="preserve">Agree with the proposal. </w:t>
            </w:r>
          </w:p>
        </w:tc>
      </w:tr>
      <w:tr w:rsidR="00FD187F" w:rsidRPr="008764DF" w14:paraId="67B35C19" w14:textId="77777777" w:rsidTr="00AC0D75">
        <w:tc>
          <w:tcPr>
            <w:tcW w:w="1705" w:type="dxa"/>
          </w:tcPr>
          <w:p w14:paraId="48F6DF33" w14:textId="1AF2303A" w:rsidR="00FD187F" w:rsidRDefault="00FD187F" w:rsidP="00FD187F">
            <w:r>
              <w:t>CMCC</w:t>
            </w:r>
          </w:p>
        </w:tc>
        <w:tc>
          <w:tcPr>
            <w:tcW w:w="7924" w:type="dxa"/>
          </w:tcPr>
          <w:p w14:paraId="41DD73E1" w14:textId="5830E76D" w:rsidR="00FD187F" w:rsidRDefault="00FD187F" w:rsidP="00FD187F">
            <w:r>
              <w:t>Fine with this proposal</w:t>
            </w:r>
          </w:p>
        </w:tc>
      </w:tr>
      <w:tr w:rsidR="00AC0D75" w:rsidRPr="008764DF" w14:paraId="2FD91273" w14:textId="77777777" w:rsidTr="00AC0D75">
        <w:tc>
          <w:tcPr>
            <w:tcW w:w="1705" w:type="dxa"/>
          </w:tcPr>
          <w:p w14:paraId="26429EBD" w14:textId="70F9D9A7" w:rsidR="00AC0D75" w:rsidRDefault="00AC0D75" w:rsidP="00AC0D75">
            <w:r>
              <w:rPr>
                <w:rFonts w:eastAsia="MS Mincho" w:hint="eastAsia"/>
                <w:lang w:eastAsia="ja-JP"/>
              </w:rPr>
              <w:t>P</w:t>
            </w:r>
            <w:r>
              <w:rPr>
                <w:rFonts w:eastAsia="MS Mincho"/>
                <w:lang w:eastAsia="ja-JP"/>
              </w:rPr>
              <w:t>anasonic</w:t>
            </w:r>
          </w:p>
        </w:tc>
        <w:tc>
          <w:tcPr>
            <w:tcW w:w="7924" w:type="dxa"/>
          </w:tcPr>
          <w:p w14:paraId="3C1FC17F" w14:textId="77777777" w:rsidR="00AC0D75" w:rsidRDefault="00AC0D75" w:rsidP="00AC0D75">
            <w:pPr>
              <w:rPr>
                <w:rFonts w:eastAsia="MS Mincho"/>
                <w:lang w:eastAsia="ja-JP"/>
              </w:rPr>
            </w:pPr>
            <w:r>
              <w:rPr>
                <w:rFonts w:eastAsia="MS Mincho" w:hint="eastAsia"/>
                <w:lang w:eastAsia="ja-JP"/>
              </w:rPr>
              <w:t xml:space="preserve">As synch channel and RRM related channels are required to receive before to obtain semi-static information and SFI, </w:t>
            </w:r>
            <w:r>
              <w:rPr>
                <w:rFonts w:eastAsia="MS Mincho"/>
                <w:lang w:eastAsia="ja-JP"/>
              </w:rPr>
              <w:t>these are rather defined as UE assumptions. It means following woudl be more reasonable.</w:t>
            </w:r>
          </w:p>
          <w:p w14:paraId="64D08DB4" w14:textId="294EF948" w:rsidR="00AC0D75" w:rsidRDefault="00AC0D75" w:rsidP="00AC0D75">
            <w:r>
              <w:rPr>
                <w:rFonts w:eastAsia="MS Mincho"/>
                <w:lang w:eastAsia="ja-JP"/>
              </w:rPr>
              <w:t>- UE can assume Sync channel transmission never happen in semi-static UL.</w:t>
            </w:r>
          </w:p>
        </w:tc>
      </w:tr>
      <w:tr w:rsidR="009A2A51" w14:paraId="7CE7C148" w14:textId="77777777" w:rsidTr="009A2A51">
        <w:tc>
          <w:tcPr>
            <w:tcW w:w="1705" w:type="dxa"/>
            <w:hideMark/>
          </w:tcPr>
          <w:p w14:paraId="73AC291C" w14:textId="77777777" w:rsidR="009A2A51" w:rsidRDefault="009A2A51">
            <w:pPr>
              <w:rPr>
                <w:kern w:val="0"/>
              </w:rPr>
            </w:pPr>
            <w:r>
              <w:t>NTT DOCOMO</w:t>
            </w:r>
          </w:p>
        </w:tc>
        <w:tc>
          <w:tcPr>
            <w:tcW w:w="7924" w:type="dxa"/>
            <w:hideMark/>
          </w:tcPr>
          <w:p w14:paraId="2EB1FA9A" w14:textId="77777777" w:rsidR="009A2A51" w:rsidRDefault="009A2A51">
            <w:pPr>
              <w:rPr>
                <w:rFonts w:eastAsia="MS Mincho"/>
                <w:lang w:eastAsia="ja-JP"/>
              </w:rPr>
            </w:pPr>
            <w:r>
              <w:t>We agree the above proposal. Besides, we want to further clarify that to ensure the symbols configured to transmit SSB not overwritten to UL, the semi-static unknown where sync channel transmission happens should be treated as  semi-static DL.</w:t>
            </w:r>
          </w:p>
        </w:tc>
      </w:tr>
      <w:tr w:rsidR="00C06600" w:rsidRPr="008764DF" w14:paraId="1B9200A0" w14:textId="77777777" w:rsidTr="00AC0D75">
        <w:tc>
          <w:tcPr>
            <w:tcW w:w="1705" w:type="dxa"/>
          </w:tcPr>
          <w:p w14:paraId="2F96963B" w14:textId="0AB8A95B" w:rsidR="00C06600" w:rsidRDefault="00C06600" w:rsidP="00C06600">
            <w:pPr>
              <w:rPr>
                <w:rFonts w:eastAsia="MS Mincho"/>
                <w:lang w:eastAsia="ja-JP"/>
              </w:rPr>
            </w:pPr>
            <w:r>
              <w:t xml:space="preserve">Apple </w:t>
            </w:r>
          </w:p>
        </w:tc>
        <w:tc>
          <w:tcPr>
            <w:tcW w:w="7924" w:type="dxa"/>
          </w:tcPr>
          <w:p w14:paraId="3F0E1D97" w14:textId="6945B5FD" w:rsidR="00C06600" w:rsidRDefault="00C06600" w:rsidP="00C06600">
            <w:pPr>
              <w:rPr>
                <w:rFonts w:eastAsia="MS Mincho"/>
                <w:lang w:eastAsia="ja-JP"/>
              </w:rPr>
            </w:pPr>
            <w:r>
              <w:t>Fine with the proposal</w:t>
            </w:r>
          </w:p>
        </w:tc>
      </w:tr>
      <w:tr w:rsidR="00B87D43" w14:paraId="46D85405" w14:textId="77777777" w:rsidTr="00B87D43">
        <w:tc>
          <w:tcPr>
            <w:tcW w:w="1705" w:type="dxa"/>
            <w:hideMark/>
          </w:tcPr>
          <w:p w14:paraId="26E812FB" w14:textId="77777777" w:rsidR="00B87D43" w:rsidRDefault="00B87D43">
            <w:pPr>
              <w:rPr>
                <w:kern w:val="0"/>
              </w:rPr>
            </w:pPr>
            <w:r>
              <w:t>Spreadtrum</w:t>
            </w:r>
          </w:p>
        </w:tc>
        <w:tc>
          <w:tcPr>
            <w:tcW w:w="7924" w:type="dxa"/>
            <w:hideMark/>
          </w:tcPr>
          <w:p w14:paraId="302CEEF7" w14:textId="77777777" w:rsidR="00B87D43" w:rsidRDefault="00B87D43">
            <w:r>
              <w:t>Agree</w:t>
            </w:r>
          </w:p>
        </w:tc>
      </w:tr>
      <w:tr w:rsidR="0002497F" w:rsidRPr="008764DF" w14:paraId="284DA0AC" w14:textId="77777777" w:rsidTr="00AC0D75">
        <w:tc>
          <w:tcPr>
            <w:tcW w:w="1705" w:type="dxa"/>
          </w:tcPr>
          <w:p w14:paraId="53086746" w14:textId="171B433F" w:rsidR="0002497F" w:rsidRDefault="0002497F" w:rsidP="0002497F">
            <w:r>
              <w:t>Samsung</w:t>
            </w:r>
          </w:p>
        </w:tc>
        <w:tc>
          <w:tcPr>
            <w:tcW w:w="7924" w:type="dxa"/>
          </w:tcPr>
          <w:p w14:paraId="046EC379" w14:textId="0BEF7BBE" w:rsidR="0002497F" w:rsidRDefault="0002497F" w:rsidP="0002497F">
            <w:r>
              <w:t xml:space="preserve">We don’t see the need for the second sub-bullet (Sync channel transmission can happen in semi-static unknown). </w:t>
            </w:r>
          </w:p>
        </w:tc>
      </w:tr>
      <w:tr w:rsidR="0002497F" w:rsidRPr="008764DF" w14:paraId="3DC85E1B" w14:textId="77777777" w:rsidTr="00AC0D75">
        <w:tc>
          <w:tcPr>
            <w:tcW w:w="1705" w:type="dxa"/>
          </w:tcPr>
          <w:p w14:paraId="0249A333" w14:textId="7CDC9BBF" w:rsidR="0002497F" w:rsidRDefault="0002497F" w:rsidP="0002497F">
            <w:r>
              <w:t>Fujitsu</w:t>
            </w:r>
          </w:p>
        </w:tc>
        <w:tc>
          <w:tcPr>
            <w:tcW w:w="7924" w:type="dxa"/>
          </w:tcPr>
          <w:p w14:paraId="5E06967F" w14:textId="364FF4F5" w:rsidR="0002497F" w:rsidRDefault="0002497F" w:rsidP="0002497F">
            <w:r>
              <w:rPr>
                <w:rFonts w:eastAsia="MS Mincho" w:hint="eastAsia"/>
                <w:lang w:eastAsia="ja-JP"/>
              </w:rPr>
              <w:t>Fine with the proposal</w:t>
            </w:r>
          </w:p>
        </w:tc>
      </w:tr>
    </w:tbl>
    <w:p w14:paraId="4A8DE4B8" w14:textId="77777777" w:rsidR="00877908" w:rsidRDefault="00877908" w:rsidP="00877908">
      <w:pPr>
        <w:pStyle w:val="bullet"/>
        <w:numPr>
          <w:ilvl w:val="0"/>
          <w:numId w:val="0"/>
        </w:numPr>
      </w:pPr>
    </w:p>
    <w:p w14:paraId="300CCA77" w14:textId="6F6AD748" w:rsidR="00BD2411" w:rsidRDefault="00877908" w:rsidP="00BD2411">
      <w:pPr>
        <w:pStyle w:val="bullet"/>
        <w:numPr>
          <w:ilvl w:val="0"/>
          <w:numId w:val="0"/>
        </w:numPr>
      </w:pPr>
      <w:r w:rsidRPr="00877908">
        <w:rPr>
          <w:highlight w:val="yellow"/>
        </w:rPr>
        <w:t>Proposal</w:t>
      </w:r>
      <w:r w:rsidR="00BD2411" w:rsidRPr="00877908">
        <w:rPr>
          <w:highlight w:val="yellow"/>
        </w:rPr>
        <w:t>:</w:t>
      </w:r>
    </w:p>
    <w:p w14:paraId="243ED7B5" w14:textId="79836139" w:rsidR="00406CFA" w:rsidRDefault="00406CFA" w:rsidP="00BD2411">
      <w:pPr>
        <w:pStyle w:val="bullet"/>
      </w:pPr>
      <w:r>
        <w:t xml:space="preserve">Anything DCI triggered are treated together as “UE-specific data transmission” </w:t>
      </w:r>
    </w:p>
    <w:p w14:paraId="185DF6F9" w14:textId="38CD947C" w:rsidR="00406CFA" w:rsidRDefault="00406CFA" w:rsidP="00790F84">
      <w:pPr>
        <w:pStyle w:val="bullet"/>
        <w:numPr>
          <w:ilvl w:val="1"/>
          <w:numId w:val="6"/>
        </w:numPr>
      </w:pPr>
      <w:r>
        <w:t>Currently already include: UE specific DCI triggered PDSCH, PUSCH, and PUCCH with A/N for a PDSCH, DCI triggered aperiodic measurement related signals, such as aperiodic CSI-RS, aperiodic SRS, etc</w:t>
      </w:r>
    </w:p>
    <w:p w14:paraId="654C542A" w14:textId="77777777" w:rsidR="00BD2411" w:rsidRPr="008764DF" w:rsidRDefault="00BD2411"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BD2411" w:rsidRPr="008764DF" w14:paraId="05D20302" w14:textId="77777777" w:rsidTr="00AC0D75">
        <w:tc>
          <w:tcPr>
            <w:tcW w:w="1705" w:type="dxa"/>
          </w:tcPr>
          <w:p w14:paraId="3C45AB7F" w14:textId="77777777" w:rsidR="00BD2411" w:rsidRPr="008764DF" w:rsidRDefault="00BD2411" w:rsidP="00AC0D75">
            <w:r w:rsidRPr="008764DF">
              <w:t>Company</w:t>
            </w:r>
          </w:p>
        </w:tc>
        <w:tc>
          <w:tcPr>
            <w:tcW w:w="7924" w:type="dxa"/>
          </w:tcPr>
          <w:p w14:paraId="57D0F19D" w14:textId="77777777" w:rsidR="00BD2411" w:rsidRPr="008764DF" w:rsidRDefault="00BD2411" w:rsidP="00AC0D75">
            <w:r w:rsidRPr="008764DF">
              <w:t>Comments</w:t>
            </w:r>
          </w:p>
        </w:tc>
      </w:tr>
      <w:tr w:rsidR="00FD187F" w:rsidRPr="008764DF" w14:paraId="26CE3A28" w14:textId="77777777" w:rsidTr="00AC0D75">
        <w:tc>
          <w:tcPr>
            <w:tcW w:w="1705" w:type="dxa"/>
          </w:tcPr>
          <w:p w14:paraId="64CA1793" w14:textId="4477449D" w:rsidR="00FD187F" w:rsidRPr="008764DF" w:rsidRDefault="00FD187F" w:rsidP="00FD187F">
            <w:r>
              <w:t>MediaTek</w:t>
            </w:r>
          </w:p>
        </w:tc>
        <w:tc>
          <w:tcPr>
            <w:tcW w:w="7924" w:type="dxa"/>
          </w:tcPr>
          <w:p w14:paraId="37F756EB" w14:textId="2E9005A1" w:rsidR="00FD187F" w:rsidRPr="008764DF" w:rsidRDefault="00FD187F" w:rsidP="00FD187F">
            <w:r>
              <w:t xml:space="preserve">Agree with the proposal. </w:t>
            </w:r>
          </w:p>
        </w:tc>
      </w:tr>
      <w:tr w:rsidR="00FD187F" w14:paraId="62E55DDC" w14:textId="77777777" w:rsidTr="00FD187F">
        <w:tc>
          <w:tcPr>
            <w:tcW w:w="1705" w:type="dxa"/>
            <w:hideMark/>
          </w:tcPr>
          <w:p w14:paraId="47A3EAE7" w14:textId="77777777" w:rsidR="00FD187F" w:rsidRDefault="00FD187F">
            <w:pPr>
              <w:rPr>
                <w:kern w:val="0"/>
              </w:rPr>
            </w:pPr>
            <w:r>
              <w:t>CMCC</w:t>
            </w:r>
          </w:p>
        </w:tc>
        <w:tc>
          <w:tcPr>
            <w:tcW w:w="7924" w:type="dxa"/>
            <w:hideMark/>
          </w:tcPr>
          <w:p w14:paraId="76778990" w14:textId="77777777" w:rsidR="00FD187F" w:rsidRDefault="00FD187F">
            <w:r>
              <w:t>A bit confused, Is dynamic SFI to be treated as  “UE-specific data transmission”</w:t>
            </w:r>
          </w:p>
        </w:tc>
      </w:tr>
      <w:tr w:rsidR="00AC0D75" w:rsidRPr="008764DF" w14:paraId="37011206" w14:textId="77777777" w:rsidTr="00AC0D75">
        <w:tc>
          <w:tcPr>
            <w:tcW w:w="1705" w:type="dxa"/>
          </w:tcPr>
          <w:p w14:paraId="47B3665A" w14:textId="657548A5" w:rsidR="00AC0D75" w:rsidRDefault="00AC0D75" w:rsidP="00AC0D75">
            <w:r>
              <w:rPr>
                <w:rFonts w:eastAsia="MS Mincho" w:hint="eastAsia"/>
                <w:lang w:eastAsia="ja-JP"/>
              </w:rPr>
              <w:lastRenderedPageBreak/>
              <w:t>Panasonic</w:t>
            </w:r>
          </w:p>
        </w:tc>
        <w:tc>
          <w:tcPr>
            <w:tcW w:w="7924" w:type="dxa"/>
          </w:tcPr>
          <w:p w14:paraId="486A746B" w14:textId="5F70E058" w:rsidR="00AC0D75" w:rsidRDefault="00AC0D75" w:rsidP="00AC0D75">
            <w:r>
              <w:rPr>
                <w:rFonts w:eastAsia="MS Mincho" w:hint="eastAsia"/>
                <w:lang w:eastAsia="ja-JP"/>
              </w:rPr>
              <w:t>We are ok with the propsal.</w:t>
            </w:r>
          </w:p>
        </w:tc>
      </w:tr>
      <w:tr w:rsidR="00C06600" w:rsidRPr="008764DF" w14:paraId="70B37129" w14:textId="77777777" w:rsidTr="00AC0D75">
        <w:tc>
          <w:tcPr>
            <w:tcW w:w="1705" w:type="dxa"/>
          </w:tcPr>
          <w:p w14:paraId="2CA76210" w14:textId="658F3E7C" w:rsidR="00C06600" w:rsidRDefault="00C06600" w:rsidP="00C06600">
            <w:pPr>
              <w:rPr>
                <w:rFonts w:eastAsia="MS Mincho"/>
                <w:lang w:eastAsia="ja-JP"/>
              </w:rPr>
            </w:pPr>
            <w:r>
              <w:t xml:space="preserve">Apple </w:t>
            </w:r>
          </w:p>
        </w:tc>
        <w:tc>
          <w:tcPr>
            <w:tcW w:w="7924" w:type="dxa"/>
          </w:tcPr>
          <w:p w14:paraId="2C69C4E6" w14:textId="435D1973" w:rsidR="00C06600" w:rsidRDefault="00C06600" w:rsidP="00C06600">
            <w:pPr>
              <w:rPr>
                <w:rFonts w:eastAsia="MS Mincho"/>
                <w:lang w:eastAsia="ja-JP"/>
              </w:rPr>
            </w:pPr>
            <w:r>
              <w:t>Fine with the proposal</w:t>
            </w:r>
          </w:p>
        </w:tc>
      </w:tr>
      <w:tr w:rsidR="00D05B36" w14:paraId="2A1D1B2A" w14:textId="77777777" w:rsidTr="00D05B36">
        <w:tc>
          <w:tcPr>
            <w:tcW w:w="1705" w:type="dxa"/>
            <w:hideMark/>
          </w:tcPr>
          <w:p w14:paraId="120A9E57" w14:textId="77777777" w:rsidR="00D05B36" w:rsidRDefault="00D05B36">
            <w:pPr>
              <w:rPr>
                <w:kern w:val="0"/>
              </w:rPr>
            </w:pPr>
            <w:r>
              <w:t>Spreadtrum</w:t>
            </w:r>
          </w:p>
        </w:tc>
        <w:tc>
          <w:tcPr>
            <w:tcW w:w="7924" w:type="dxa"/>
            <w:hideMark/>
          </w:tcPr>
          <w:p w14:paraId="3C692E2C" w14:textId="77777777" w:rsidR="00D05B36" w:rsidRDefault="00D05B36">
            <w:r>
              <w:t>Agree</w:t>
            </w:r>
          </w:p>
        </w:tc>
      </w:tr>
      <w:tr w:rsidR="0002497F" w:rsidRPr="008764DF" w14:paraId="77029105" w14:textId="77777777" w:rsidTr="00AC0D75">
        <w:tc>
          <w:tcPr>
            <w:tcW w:w="1705" w:type="dxa"/>
          </w:tcPr>
          <w:p w14:paraId="79618668" w14:textId="3BFF1AE4" w:rsidR="0002497F" w:rsidRDefault="0002497F" w:rsidP="0002497F">
            <w:r>
              <w:rPr>
                <w:rFonts w:eastAsia="MS Mincho"/>
                <w:lang w:eastAsia="ja-JP"/>
              </w:rPr>
              <w:t>Samsung</w:t>
            </w:r>
          </w:p>
        </w:tc>
        <w:tc>
          <w:tcPr>
            <w:tcW w:w="7924" w:type="dxa"/>
          </w:tcPr>
          <w:p w14:paraId="2D6E2EB5" w14:textId="44B763B6" w:rsidR="0002497F" w:rsidRDefault="0002497F" w:rsidP="0002497F">
            <w:r>
              <w:t>Agree with the proposal.</w:t>
            </w:r>
          </w:p>
        </w:tc>
      </w:tr>
      <w:tr w:rsidR="0002497F" w:rsidRPr="008764DF" w14:paraId="0929C163" w14:textId="77777777" w:rsidTr="00AC0D75">
        <w:tc>
          <w:tcPr>
            <w:tcW w:w="1705" w:type="dxa"/>
          </w:tcPr>
          <w:p w14:paraId="1B53217B" w14:textId="4A791083" w:rsidR="0002497F" w:rsidRDefault="0002497F" w:rsidP="0002497F">
            <w:r>
              <w:rPr>
                <w:rFonts w:eastAsia="MS Mincho" w:hint="eastAsia"/>
                <w:lang w:eastAsia="ja-JP"/>
              </w:rPr>
              <w:t>F</w:t>
            </w:r>
            <w:r>
              <w:rPr>
                <w:rFonts w:eastAsia="MS Mincho"/>
                <w:lang w:eastAsia="ja-JP"/>
              </w:rPr>
              <w:t>ujitsu</w:t>
            </w:r>
          </w:p>
        </w:tc>
        <w:tc>
          <w:tcPr>
            <w:tcW w:w="7924" w:type="dxa"/>
          </w:tcPr>
          <w:p w14:paraId="5F382D2B" w14:textId="217B51CD" w:rsidR="0002497F" w:rsidRDefault="0002497F" w:rsidP="0002497F">
            <w:r>
              <w:rPr>
                <w:rFonts w:eastAsia="MS Mincho" w:hint="eastAsia"/>
                <w:lang w:eastAsia="ja-JP"/>
              </w:rPr>
              <w:t>Fine with the proposal</w:t>
            </w:r>
          </w:p>
        </w:tc>
      </w:tr>
      <w:tr w:rsidR="0002497F" w:rsidRPr="008764DF" w14:paraId="6DA40F9C" w14:textId="77777777" w:rsidTr="00AC0D75">
        <w:tc>
          <w:tcPr>
            <w:tcW w:w="1705" w:type="dxa"/>
          </w:tcPr>
          <w:p w14:paraId="6B86C613" w14:textId="77777777" w:rsidR="0002497F" w:rsidRDefault="0002497F" w:rsidP="00C06600"/>
        </w:tc>
        <w:tc>
          <w:tcPr>
            <w:tcW w:w="7924" w:type="dxa"/>
          </w:tcPr>
          <w:p w14:paraId="2C69B07A" w14:textId="77777777" w:rsidR="0002497F" w:rsidRDefault="0002497F" w:rsidP="00C06600"/>
        </w:tc>
      </w:tr>
    </w:tbl>
    <w:p w14:paraId="41C63DAD" w14:textId="4801EE7C" w:rsidR="00BD2411" w:rsidRDefault="00BD2411" w:rsidP="00BD2411"/>
    <w:p w14:paraId="1E0DFEB1" w14:textId="77777777" w:rsidR="00877908" w:rsidRDefault="00877908" w:rsidP="00877908">
      <w:pPr>
        <w:pStyle w:val="bullet"/>
        <w:numPr>
          <w:ilvl w:val="0"/>
          <w:numId w:val="0"/>
        </w:numPr>
      </w:pPr>
      <w:r w:rsidRPr="00877908">
        <w:rPr>
          <w:highlight w:val="yellow"/>
        </w:rPr>
        <w:t>Proposal:</w:t>
      </w:r>
    </w:p>
    <w:p w14:paraId="2149E5C2" w14:textId="66FB5C2A" w:rsidR="00406CFA" w:rsidRDefault="00877908" w:rsidP="00BD2411">
      <w:pPr>
        <w:pStyle w:val="bullet"/>
      </w:pPr>
      <w:r>
        <w:t>Transmisson direction implied by</w:t>
      </w:r>
      <w:r w:rsidR="00406CFA">
        <w:t xml:space="preserve"> </w:t>
      </w:r>
      <w:r w:rsidR="008572B1">
        <w:t xml:space="preserve">UE-specific </w:t>
      </w:r>
      <w:r w:rsidR="00406CFA">
        <w:t>RRC configured are treated together as “measurement”</w:t>
      </w:r>
    </w:p>
    <w:p w14:paraId="5FEA2511" w14:textId="640DB750" w:rsidR="00406CFA" w:rsidRPr="00406CFA" w:rsidRDefault="00406CFA" w:rsidP="00790F84">
      <w:pPr>
        <w:pStyle w:val="bullet"/>
        <w:numPr>
          <w:ilvl w:val="1"/>
          <w:numId w:val="6"/>
        </w:numPr>
      </w:pPr>
      <w:r>
        <w:t xml:space="preserve">Currently already include: </w:t>
      </w:r>
      <w:r w:rsidRPr="002F4DAB">
        <w:t>Measurement related signals semi-statically configured by UE-specific RRC (eg. periodic/semi-persistent CSI-RS for CSI report, periodic CSI report, periodic/semi-persistent SRS) where a DL or UL direction will be assumed</w:t>
      </w:r>
    </w:p>
    <w:p w14:paraId="0640BE6A" w14:textId="77777777" w:rsidR="00BD2411" w:rsidRPr="008764DF" w:rsidRDefault="00BD2411"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BD2411" w:rsidRPr="008764DF" w14:paraId="39A93E02" w14:textId="77777777" w:rsidTr="00AC0D75">
        <w:tc>
          <w:tcPr>
            <w:tcW w:w="1705" w:type="dxa"/>
          </w:tcPr>
          <w:p w14:paraId="7CD58B59" w14:textId="77777777" w:rsidR="00BD2411" w:rsidRPr="008764DF" w:rsidRDefault="00BD2411" w:rsidP="00AC0D75">
            <w:r w:rsidRPr="008764DF">
              <w:t>Company</w:t>
            </w:r>
          </w:p>
        </w:tc>
        <w:tc>
          <w:tcPr>
            <w:tcW w:w="7924" w:type="dxa"/>
          </w:tcPr>
          <w:p w14:paraId="274FC0EE" w14:textId="77777777" w:rsidR="00BD2411" w:rsidRPr="008764DF" w:rsidRDefault="00BD2411" w:rsidP="00AC0D75">
            <w:r w:rsidRPr="008764DF">
              <w:t>Comments</w:t>
            </w:r>
          </w:p>
        </w:tc>
      </w:tr>
      <w:tr w:rsidR="00FD187F" w:rsidRPr="008764DF" w14:paraId="06446813" w14:textId="77777777" w:rsidTr="00AC0D75">
        <w:tc>
          <w:tcPr>
            <w:tcW w:w="1705" w:type="dxa"/>
          </w:tcPr>
          <w:p w14:paraId="2CBC9A82" w14:textId="2C0DC4F6" w:rsidR="00FD187F" w:rsidRPr="008764DF" w:rsidRDefault="00FD187F" w:rsidP="00FD187F">
            <w:r>
              <w:t>MediaTek</w:t>
            </w:r>
          </w:p>
        </w:tc>
        <w:tc>
          <w:tcPr>
            <w:tcW w:w="7924" w:type="dxa"/>
          </w:tcPr>
          <w:p w14:paraId="5A804784" w14:textId="2749DDCC" w:rsidR="00FD187F" w:rsidRPr="008764DF" w:rsidRDefault="00FD187F" w:rsidP="00FD187F">
            <w:r>
              <w:t xml:space="preserve">Agree with the proposal. </w:t>
            </w:r>
          </w:p>
        </w:tc>
      </w:tr>
      <w:tr w:rsidR="00AC0D75" w:rsidRPr="008764DF" w14:paraId="3707C6CC" w14:textId="77777777" w:rsidTr="00AC0D75">
        <w:tc>
          <w:tcPr>
            <w:tcW w:w="1705" w:type="dxa"/>
          </w:tcPr>
          <w:p w14:paraId="6B07299A" w14:textId="19349B2A" w:rsidR="00AC0D75" w:rsidRDefault="00AC0D75" w:rsidP="00AC0D75">
            <w:r>
              <w:rPr>
                <w:rFonts w:eastAsia="MS Mincho" w:hint="eastAsia"/>
                <w:lang w:eastAsia="ja-JP"/>
              </w:rPr>
              <w:t>Panasonic</w:t>
            </w:r>
          </w:p>
        </w:tc>
        <w:tc>
          <w:tcPr>
            <w:tcW w:w="7924" w:type="dxa"/>
          </w:tcPr>
          <w:p w14:paraId="0CD3DE67" w14:textId="12315C46" w:rsidR="00AC0D75" w:rsidRDefault="00AC0D75" w:rsidP="00AC0D75">
            <w:r>
              <w:rPr>
                <w:rFonts w:eastAsia="MS Mincho" w:hint="eastAsia"/>
                <w:lang w:eastAsia="ja-JP"/>
              </w:rPr>
              <w:t xml:space="preserve">CSI-RS for RRM and CSI-RS for tracking are </w:t>
            </w:r>
            <w:r>
              <w:rPr>
                <w:rFonts w:eastAsia="MS Mincho"/>
                <w:lang w:eastAsia="ja-JP"/>
              </w:rPr>
              <w:t>same handing with Sync. The other is ok for us.</w:t>
            </w:r>
          </w:p>
        </w:tc>
      </w:tr>
      <w:tr w:rsidR="00C06600" w:rsidRPr="008764DF" w14:paraId="0AF26A80" w14:textId="77777777" w:rsidTr="00AC0D75">
        <w:tc>
          <w:tcPr>
            <w:tcW w:w="1705" w:type="dxa"/>
          </w:tcPr>
          <w:p w14:paraId="3E925427" w14:textId="2B5015E5" w:rsidR="00C06600" w:rsidRDefault="00C06600" w:rsidP="00C06600">
            <w:pPr>
              <w:rPr>
                <w:rFonts w:eastAsia="MS Mincho"/>
                <w:lang w:eastAsia="ja-JP"/>
              </w:rPr>
            </w:pPr>
            <w:r>
              <w:t xml:space="preserve">Apple </w:t>
            </w:r>
          </w:p>
        </w:tc>
        <w:tc>
          <w:tcPr>
            <w:tcW w:w="7924" w:type="dxa"/>
          </w:tcPr>
          <w:p w14:paraId="0EB32DD8" w14:textId="3A64C609" w:rsidR="00C06600" w:rsidRDefault="00C06600" w:rsidP="00C06600">
            <w:pPr>
              <w:rPr>
                <w:rFonts w:eastAsia="MS Mincho"/>
                <w:lang w:eastAsia="ja-JP"/>
              </w:rPr>
            </w:pPr>
            <w:r>
              <w:t>Fine with the proposal</w:t>
            </w:r>
          </w:p>
        </w:tc>
      </w:tr>
      <w:tr w:rsidR="00D05B36" w:rsidRPr="008764DF" w14:paraId="772B7F11" w14:textId="77777777" w:rsidTr="00AC0D75">
        <w:tc>
          <w:tcPr>
            <w:tcW w:w="1705" w:type="dxa"/>
          </w:tcPr>
          <w:p w14:paraId="64D6C354" w14:textId="34078B27" w:rsidR="00D05B36" w:rsidRDefault="00D05B36" w:rsidP="00D05B36">
            <w:r>
              <w:t>Spreadtrum</w:t>
            </w:r>
          </w:p>
        </w:tc>
        <w:tc>
          <w:tcPr>
            <w:tcW w:w="7924" w:type="dxa"/>
          </w:tcPr>
          <w:p w14:paraId="1E106CD2" w14:textId="56F74DAA" w:rsidR="00D05B36" w:rsidRDefault="00D05B36" w:rsidP="00D05B36">
            <w:r>
              <w:t>Agree</w:t>
            </w:r>
          </w:p>
        </w:tc>
      </w:tr>
      <w:tr w:rsidR="0002497F" w:rsidRPr="008764DF" w14:paraId="33C30877" w14:textId="77777777" w:rsidTr="00AC0D75">
        <w:tc>
          <w:tcPr>
            <w:tcW w:w="1705" w:type="dxa"/>
          </w:tcPr>
          <w:p w14:paraId="787E5CAA" w14:textId="388C0C41" w:rsidR="0002497F" w:rsidRDefault="0002497F" w:rsidP="0002497F">
            <w:r>
              <w:rPr>
                <w:rFonts w:eastAsia="MS Mincho"/>
                <w:lang w:eastAsia="ja-JP"/>
              </w:rPr>
              <w:t>Samsung</w:t>
            </w:r>
          </w:p>
        </w:tc>
        <w:tc>
          <w:tcPr>
            <w:tcW w:w="7924" w:type="dxa"/>
          </w:tcPr>
          <w:p w14:paraId="22B5CE96" w14:textId="6FBEF433" w:rsidR="0002497F" w:rsidRDefault="0002497F" w:rsidP="0002497F">
            <w:r>
              <w:t>Agree with the proposal. Also agreein principle with Panasonic but don’t think CSI-RS for RRM or tracking needs to be allowed on semi-static ‘unknown’ (same as for sync)</w:t>
            </w:r>
          </w:p>
        </w:tc>
      </w:tr>
      <w:tr w:rsidR="0002497F" w:rsidRPr="008764DF" w14:paraId="153B2083" w14:textId="77777777" w:rsidTr="00AC0D75">
        <w:tc>
          <w:tcPr>
            <w:tcW w:w="1705" w:type="dxa"/>
          </w:tcPr>
          <w:p w14:paraId="686C7648" w14:textId="0BAB3986" w:rsidR="0002497F" w:rsidRDefault="0002497F" w:rsidP="0002497F">
            <w:r>
              <w:rPr>
                <w:rFonts w:eastAsia="MS Mincho" w:hint="eastAsia"/>
                <w:lang w:eastAsia="ja-JP"/>
              </w:rPr>
              <w:t>Fujitsu</w:t>
            </w:r>
          </w:p>
        </w:tc>
        <w:tc>
          <w:tcPr>
            <w:tcW w:w="7924" w:type="dxa"/>
          </w:tcPr>
          <w:p w14:paraId="2402A9DC" w14:textId="42CA79DC" w:rsidR="0002497F" w:rsidRDefault="0002497F" w:rsidP="0002497F">
            <w:r>
              <w:rPr>
                <w:rFonts w:eastAsia="MS Mincho" w:hint="eastAsia"/>
                <w:lang w:eastAsia="ja-JP"/>
              </w:rPr>
              <w:t xml:space="preserve">Fine with the </w:t>
            </w:r>
            <w:r>
              <w:rPr>
                <w:rFonts w:eastAsia="MS Mincho"/>
                <w:lang w:eastAsia="ja-JP"/>
              </w:rPr>
              <w:t xml:space="preserve">proposal. If NR allows </w:t>
            </w:r>
            <w:r>
              <w:t xml:space="preserve">UE-specific RRC configured PRACH which uses different frequency-time resource from </w:t>
            </w:r>
            <w:r>
              <w:rPr>
                <w:rFonts w:eastAsia="MS Mincho"/>
                <w:lang w:eastAsia="ja-JP"/>
              </w:rPr>
              <w:t>cell-specific RRC configured PRACH, this type of PRACH should also be included here.</w:t>
            </w:r>
          </w:p>
        </w:tc>
      </w:tr>
    </w:tbl>
    <w:p w14:paraId="506B7604" w14:textId="66E57223" w:rsidR="00BD2411" w:rsidRDefault="00BD2411" w:rsidP="00BD2411"/>
    <w:p w14:paraId="13F630CD" w14:textId="77777777" w:rsidR="00877908" w:rsidRDefault="00877908" w:rsidP="00877908">
      <w:pPr>
        <w:pStyle w:val="bullet"/>
        <w:numPr>
          <w:ilvl w:val="0"/>
          <w:numId w:val="0"/>
        </w:numPr>
      </w:pPr>
      <w:r w:rsidRPr="00877908">
        <w:rPr>
          <w:highlight w:val="yellow"/>
        </w:rPr>
        <w:t>Proposal:</w:t>
      </w:r>
    </w:p>
    <w:p w14:paraId="37A4D4DE" w14:textId="5B2B261F" w:rsidR="008764DF" w:rsidRDefault="00877908" w:rsidP="00BD2411">
      <w:pPr>
        <w:pStyle w:val="bullet"/>
      </w:pPr>
      <w:r>
        <w:t>Transmission direction implied by</w:t>
      </w:r>
      <w:r w:rsidR="008572B1">
        <w:t xml:space="preserve"> cell-specific RRC configured </w:t>
      </w:r>
      <w:r>
        <w:t>cannot be overwritten to the other direction</w:t>
      </w:r>
    </w:p>
    <w:p w14:paraId="216251C0" w14:textId="1FFEAF73" w:rsidR="00877908" w:rsidRDefault="00877908" w:rsidP="00790F84">
      <w:pPr>
        <w:pStyle w:val="bullet"/>
        <w:numPr>
          <w:ilvl w:val="1"/>
          <w:numId w:val="6"/>
        </w:numPr>
      </w:pPr>
      <w:r>
        <w:t>This includes RMSI and PRACH.</w:t>
      </w:r>
    </w:p>
    <w:p w14:paraId="4E122620" w14:textId="77777777" w:rsidR="00BD2411" w:rsidRPr="008764DF" w:rsidRDefault="00BD2411"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BD2411" w:rsidRPr="008764DF" w14:paraId="761568B0" w14:textId="77777777" w:rsidTr="00AC0D75">
        <w:tc>
          <w:tcPr>
            <w:tcW w:w="1705" w:type="dxa"/>
          </w:tcPr>
          <w:p w14:paraId="294D83A6" w14:textId="77777777" w:rsidR="00BD2411" w:rsidRPr="008764DF" w:rsidRDefault="00BD2411" w:rsidP="00AC0D75">
            <w:r w:rsidRPr="008764DF">
              <w:t>Company</w:t>
            </w:r>
          </w:p>
        </w:tc>
        <w:tc>
          <w:tcPr>
            <w:tcW w:w="7924" w:type="dxa"/>
          </w:tcPr>
          <w:p w14:paraId="1DC051F8" w14:textId="77777777" w:rsidR="00BD2411" w:rsidRPr="008764DF" w:rsidRDefault="00BD2411" w:rsidP="00AC0D75">
            <w:r w:rsidRPr="008764DF">
              <w:t>Comments</w:t>
            </w:r>
          </w:p>
        </w:tc>
      </w:tr>
      <w:tr w:rsidR="00FD187F" w:rsidRPr="008764DF" w14:paraId="4305B1F7" w14:textId="77777777" w:rsidTr="00AC0D75">
        <w:tc>
          <w:tcPr>
            <w:tcW w:w="1705" w:type="dxa"/>
          </w:tcPr>
          <w:p w14:paraId="2E5E20B9" w14:textId="381DF81F" w:rsidR="00FD187F" w:rsidRPr="008764DF" w:rsidRDefault="00FD187F" w:rsidP="00FD187F">
            <w:r>
              <w:t>MediaTek</w:t>
            </w:r>
          </w:p>
        </w:tc>
        <w:tc>
          <w:tcPr>
            <w:tcW w:w="7924" w:type="dxa"/>
          </w:tcPr>
          <w:p w14:paraId="6C1A2B8D" w14:textId="70C47E00" w:rsidR="00FD187F" w:rsidRPr="008764DF" w:rsidRDefault="00FD187F" w:rsidP="00FD187F">
            <w:r>
              <w:t>Agree. Besides RMSI and PRACH, this should also include OSI and paging.</w:t>
            </w:r>
          </w:p>
        </w:tc>
      </w:tr>
      <w:tr w:rsidR="00FD187F" w14:paraId="4C14B8A9" w14:textId="77777777" w:rsidTr="00FD187F">
        <w:tc>
          <w:tcPr>
            <w:tcW w:w="1705" w:type="dxa"/>
            <w:hideMark/>
          </w:tcPr>
          <w:p w14:paraId="7772E6BC" w14:textId="77777777" w:rsidR="00FD187F" w:rsidRDefault="00FD187F">
            <w:pPr>
              <w:rPr>
                <w:kern w:val="0"/>
              </w:rPr>
            </w:pPr>
            <w:r>
              <w:t>CMCC</w:t>
            </w:r>
          </w:p>
        </w:tc>
        <w:tc>
          <w:tcPr>
            <w:tcW w:w="7924" w:type="dxa"/>
            <w:hideMark/>
          </w:tcPr>
          <w:p w14:paraId="0E0AB6D5" w14:textId="77777777" w:rsidR="00FD187F" w:rsidRDefault="00FD187F">
            <w:r>
              <w:t>Supportive, however, PRACH should be discussed in intial access.</w:t>
            </w:r>
          </w:p>
        </w:tc>
      </w:tr>
      <w:tr w:rsidR="00AC0D75" w:rsidRPr="008764DF" w14:paraId="51D1D0AA" w14:textId="77777777" w:rsidTr="00AC0D75">
        <w:tc>
          <w:tcPr>
            <w:tcW w:w="1705" w:type="dxa"/>
          </w:tcPr>
          <w:p w14:paraId="0AA8C15B" w14:textId="4475E068" w:rsidR="00AC0D75" w:rsidRDefault="00AC0D75" w:rsidP="00AC0D75">
            <w:r>
              <w:rPr>
                <w:rFonts w:eastAsia="MS Mincho" w:hint="eastAsia"/>
                <w:lang w:eastAsia="ja-JP"/>
              </w:rPr>
              <w:t>Panasonic</w:t>
            </w:r>
          </w:p>
        </w:tc>
        <w:tc>
          <w:tcPr>
            <w:tcW w:w="7924" w:type="dxa"/>
          </w:tcPr>
          <w:p w14:paraId="070E7CAE" w14:textId="792EDB88" w:rsidR="00AC0D75" w:rsidRDefault="00AC0D75" w:rsidP="00AC0D75">
            <w:r>
              <w:rPr>
                <w:rFonts w:eastAsia="MS Mincho" w:hint="eastAsia"/>
                <w:lang w:eastAsia="ja-JP"/>
              </w:rPr>
              <w:t xml:space="preserve">We support the propsal. </w:t>
            </w:r>
            <w:r>
              <w:rPr>
                <w:rFonts w:eastAsia="MS Mincho"/>
                <w:lang w:eastAsia="ja-JP"/>
              </w:rPr>
              <w:t>OSI is also same handling.</w:t>
            </w:r>
          </w:p>
        </w:tc>
      </w:tr>
      <w:tr w:rsidR="0035010C" w14:paraId="7DCEF53C" w14:textId="77777777" w:rsidTr="0035010C">
        <w:tc>
          <w:tcPr>
            <w:tcW w:w="1705" w:type="dxa"/>
            <w:hideMark/>
          </w:tcPr>
          <w:p w14:paraId="57D8C760" w14:textId="77777777" w:rsidR="0035010C" w:rsidRDefault="0035010C">
            <w:pPr>
              <w:rPr>
                <w:kern w:val="0"/>
              </w:rPr>
            </w:pPr>
            <w:r>
              <w:t>NTT DOCOMO</w:t>
            </w:r>
          </w:p>
        </w:tc>
        <w:tc>
          <w:tcPr>
            <w:tcW w:w="7924" w:type="dxa"/>
            <w:hideMark/>
          </w:tcPr>
          <w:p w14:paraId="32659341" w14:textId="77777777" w:rsidR="0035010C" w:rsidRDefault="0035010C">
            <w:r>
              <w:t xml:space="preserve">For RMSI, We agree the above proposal. But for PRACH,  </w:t>
            </w:r>
            <w:r>
              <w:rPr>
                <w:rFonts w:eastAsia="MS Mincho"/>
                <w:lang w:eastAsia="ja-JP"/>
              </w:rPr>
              <w:t>PRACH resource can be UE-specifically configured for the case of multiple BWP configurations and MTA for UL-CA. In our view, PRACH should not be overwritten to the other direction regardless of cell-specific RRC configured or UE-specific RRC configured.</w:t>
            </w:r>
          </w:p>
        </w:tc>
      </w:tr>
      <w:tr w:rsidR="00CC68F3" w:rsidRPr="008764DF" w14:paraId="563376F1" w14:textId="77777777" w:rsidTr="00AC0D75">
        <w:tc>
          <w:tcPr>
            <w:tcW w:w="1705" w:type="dxa"/>
          </w:tcPr>
          <w:p w14:paraId="5E4E846F" w14:textId="6B6BECD1" w:rsidR="00CC68F3" w:rsidRDefault="00CC68F3" w:rsidP="00D05B36">
            <w:pPr>
              <w:tabs>
                <w:tab w:val="left" w:pos="960"/>
              </w:tabs>
              <w:rPr>
                <w:rFonts w:eastAsia="MS Mincho"/>
                <w:lang w:eastAsia="ja-JP"/>
              </w:rPr>
            </w:pPr>
            <w:r>
              <w:t>Apple</w:t>
            </w:r>
            <w:r w:rsidR="00D05B36">
              <w:tab/>
            </w:r>
          </w:p>
        </w:tc>
        <w:tc>
          <w:tcPr>
            <w:tcW w:w="7924" w:type="dxa"/>
          </w:tcPr>
          <w:p w14:paraId="053B7CE8" w14:textId="0EABEB13" w:rsidR="00CC68F3" w:rsidRDefault="00CC68F3" w:rsidP="00CC68F3">
            <w:pPr>
              <w:rPr>
                <w:rFonts w:eastAsia="MS Mincho"/>
                <w:lang w:eastAsia="ja-JP"/>
              </w:rPr>
            </w:pPr>
            <w:r>
              <w:t>Agreed.</w:t>
            </w:r>
          </w:p>
        </w:tc>
      </w:tr>
      <w:tr w:rsidR="00D05B36" w:rsidRPr="008764DF" w14:paraId="29696BE7" w14:textId="77777777" w:rsidTr="00AC0D75">
        <w:tc>
          <w:tcPr>
            <w:tcW w:w="1705" w:type="dxa"/>
          </w:tcPr>
          <w:p w14:paraId="00BC51C0" w14:textId="322E69E4" w:rsidR="00D05B36" w:rsidRDefault="00D05B36" w:rsidP="00D05B36">
            <w:pPr>
              <w:tabs>
                <w:tab w:val="left" w:pos="960"/>
              </w:tabs>
            </w:pPr>
            <w:r>
              <w:t>Spreadtrum</w:t>
            </w:r>
          </w:p>
        </w:tc>
        <w:tc>
          <w:tcPr>
            <w:tcW w:w="7924" w:type="dxa"/>
          </w:tcPr>
          <w:p w14:paraId="5398D67D" w14:textId="26664037" w:rsidR="00D05B36" w:rsidRPr="00D05B36" w:rsidRDefault="00D05B36" w:rsidP="00D05B36">
            <w:pPr>
              <w:spacing w:before="0"/>
              <w:rPr>
                <w:b/>
                <w:kern w:val="0"/>
              </w:rPr>
            </w:pPr>
            <w:r>
              <w:t>Agree, and also agree with OSI and Paging.</w:t>
            </w:r>
          </w:p>
        </w:tc>
      </w:tr>
      <w:tr w:rsidR="0002497F" w:rsidRPr="008764DF" w14:paraId="23060E3E" w14:textId="77777777" w:rsidTr="00AC0D75">
        <w:tc>
          <w:tcPr>
            <w:tcW w:w="1705" w:type="dxa"/>
          </w:tcPr>
          <w:p w14:paraId="435F4CC1" w14:textId="57A3B6A9" w:rsidR="0002497F" w:rsidRDefault="0002497F" w:rsidP="0002497F">
            <w:pPr>
              <w:tabs>
                <w:tab w:val="left" w:pos="960"/>
              </w:tabs>
            </w:pPr>
            <w:r>
              <w:t>Samsung</w:t>
            </w:r>
          </w:p>
        </w:tc>
        <w:tc>
          <w:tcPr>
            <w:tcW w:w="7924" w:type="dxa"/>
          </w:tcPr>
          <w:p w14:paraId="3A106BD8" w14:textId="3EA34E15" w:rsidR="0002497F" w:rsidRDefault="0002497F" w:rsidP="0002497F">
            <w:r>
              <w:t>Agree with the proposal.</w:t>
            </w:r>
          </w:p>
        </w:tc>
      </w:tr>
      <w:tr w:rsidR="0002497F" w:rsidRPr="008764DF" w14:paraId="326A3EFF" w14:textId="77777777" w:rsidTr="00AC0D75">
        <w:tc>
          <w:tcPr>
            <w:tcW w:w="1705" w:type="dxa"/>
          </w:tcPr>
          <w:p w14:paraId="6EB8D344" w14:textId="19F7498F" w:rsidR="0002497F" w:rsidRDefault="0002497F" w:rsidP="0002497F">
            <w:pPr>
              <w:tabs>
                <w:tab w:val="left" w:pos="960"/>
              </w:tabs>
            </w:pPr>
            <w:r>
              <w:rPr>
                <w:rFonts w:eastAsia="MS Mincho" w:hint="eastAsia"/>
                <w:lang w:eastAsia="ja-JP"/>
              </w:rPr>
              <w:t>Fujitsu</w:t>
            </w:r>
          </w:p>
        </w:tc>
        <w:tc>
          <w:tcPr>
            <w:tcW w:w="7924" w:type="dxa"/>
          </w:tcPr>
          <w:p w14:paraId="438DCFD0" w14:textId="3ECDA2D4" w:rsidR="0002497F" w:rsidRDefault="0002497F" w:rsidP="0002497F">
            <w:r>
              <w:rPr>
                <w:rFonts w:eastAsia="MS Mincho"/>
                <w:lang w:eastAsia="ja-JP"/>
              </w:rPr>
              <w:t xml:space="preserve">RMSI and cell-specific RRC configured PRACH can be treated as same as </w:t>
            </w:r>
            <w:r>
              <w:t xml:space="preserve">sync channel. But for UE-specific RRC configured PRACH which use different frequency-time resource from </w:t>
            </w:r>
            <w:r>
              <w:rPr>
                <w:rFonts w:eastAsia="MS Mincho"/>
                <w:lang w:eastAsia="ja-JP"/>
              </w:rPr>
              <w:t>cell-specific RRC configured PRACH, it is more natural to treat it together as “measurement”.</w:t>
            </w:r>
          </w:p>
        </w:tc>
      </w:tr>
    </w:tbl>
    <w:p w14:paraId="0C88FA48" w14:textId="77777777" w:rsidR="008764DF" w:rsidRDefault="008764DF" w:rsidP="00EB77D5"/>
    <w:p w14:paraId="33B149A4" w14:textId="77777777" w:rsidR="00303FDB" w:rsidRDefault="00303FDB" w:rsidP="00EB77D5">
      <w:r w:rsidRPr="008764DF">
        <w:rPr>
          <w:highlight w:val="yellow"/>
        </w:rPr>
        <w:t>Question:</w:t>
      </w:r>
      <w:r>
        <w:t xml:space="preserve"> </w:t>
      </w:r>
    </w:p>
    <w:p w14:paraId="1699C588" w14:textId="34549037" w:rsidR="00303FDB" w:rsidRPr="002F4DAB" w:rsidRDefault="008764DF" w:rsidP="00EB77D5">
      <w:pPr>
        <w:pStyle w:val="bullet"/>
      </w:pPr>
      <w:r>
        <w:t xml:space="preserve">Can </w:t>
      </w:r>
      <w:r w:rsidR="00303FDB" w:rsidRPr="002F4DAB">
        <w:t>UE-specific data and measurement related signals not semi-statically configured by RRC overwrit</w:t>
      </w:r>
      <w:r>
        <w:t>ten by “unknown” in dynamic SFI?</w:t>
      </w:r>
    </w:p>
    <w:p w14:paraId="204915EA" w14:textId="13D3052F" w:rsidR="00303FDB" w:rsidRDefault="00303FDB" w:rsidP="00790F84">
      <w:pPr>
        <w:pStyle w:val="ListParagraph"/>
        <w:numPr>
          <w:ilvl w:val="1"/>
          <w:numId w:val="27"/>
        </w:numPr>
      </w:pPr>
      <w:r w:rsidRPr="002F4DAB">
        <w:t>UE behavior will be the cancellation of the measurement/data reception or measurement/data related transmission</w:t>
      </w:r>
    </w:p>
    <w:p w14:paraId="217AA4AF" w14:textId="1F8B16B8" w:rsidR="008764DF" w:rsidRPr="008764DF" w:rsidRDefault="008764DF" w:rsidP="00790F84">
      <w:pPr>
        <w:pStyle w:val="ListParagraph"/>
        <w:numPr>
          <w:ilvl w:val="1"/>
          <w:numId w:val="27"/>
        </w:numPr>
      </w:pPr>
      <w:r w:rsidRPr="008764DF">
        <w:t>If supported, the timing requirement for overwriting</w:t>
      </w:r>
    </w:p>
    <w:p w14:paraId="7B37CB92" w14:textId="77777777" w:rsidR="008764DF" w:rsidRPr="008764DF" w:rsidRDefault="008764DF" w:rsidP="00EB77D5">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8764DF" w:rsidRPr="008764DF" w14:paraId="0B73D4EC" w14:textId="77777777" w:rsidTr="00AC0D75">
        <w:tc>
          <w:tcPr>
            <w:tcW w:w="1705" w:type="dxa"/>
          </w:tcPr>
          <w:p w14:paraId="26899441" w14:textId="77777777" w:rsidR="008764DF" w:rsidRPr="008764DF" w:rsidRDefault="008764DF" w:rsidP="00EB77D5">
            <w:r w:rsidRPr="008764DF">
              <w:t>Company</w:t>
            </w:r>
          </w:p>
        </w:tc>
        <w:tc>
          <w:tcPr>
            <w:tcW w:w="7924" w:type="dxa"/>
          </w:tcPr>
          <w:p w14:paraId="070950F7" w14:textId="77777777" w:rsidR="008764DF" w:rsidRPr="008764DF" w:rsidRDefault="008764DF" w:rsidP="00EB77D5">
            <w:r w:rsidRPr="008764DF">
              <w:t>Comments</w:t>
            </w:r>
          </w:p>
        </w:tc>
      </w:tr>
      <w:tr w:rsidR="00FD187F" w:rsidRPr="008764DF" w14:paraId="0B4DDCBF" w14:textId="77777777" w:rsidTr="00AC0D75">
        <w:tc>
          <w:tcPr>
            <w:tcW w:w="1705" w:type="dxa"/>
          </w:tcPr>
          <w:p w14:paraId="75BC1642" w14:textId="4C21212F" w:rsidR="00FD187F" w:rsidRPr="008764DF" w:rsidRDefault="00FD187F" w:rsidP="00FD187F">
            <w:r>
              <w:t>MediaTek</w:t>
            </w:r>
          </w:p>
        </w:tc>
        <w:tc>
          <w:tcPr>
            <w:tcW w:w="7924" w:type="dxa"/>
          </w:tcPr>
          <w:p w14:paraId="4BAEC87A" w14:textId="2E02F59F" w:rsidR="00FD187F" w:rsidRPr="008764DF" w:rsidRDefault="00FD187F" w:rsidP="00FD187F">
            <w:r>
              <w:t xml:space="preserve">No. </w:t>
            </w:r>
            <w:r w:rsidRPr="002F4DAB">
              <w:t xml:space="preserve">UE-specific data and measurement related signals not semi-statically configured by RRC </w:t>
            </w:r>
            <w:r>
              <w:t xml:space="preserve">cannot be </w:t>
            </w:r>
            <w:r w:rsidRPr="002F4DAB">
              <w:t>overwrit</w:t>
            </w:r>
            <w:r>
              <w:t>ten by “unknown” in dynamic SFI.</w:t>
            </w:r>
          </w:p>
        </w:tc>
      </w:tr>
      <w:tr w:rsidR="00AC0D75" w:rsidRPr="008764DF" w14:paraId="18EF6B44" w14:textId="77777777" w:rsidTr="00AC0D75">
        <w:tc>
          <w:tcPr>
            <w:tcW w:w="1705" w:type="dxa"/>
          </w:tcPr>
          <w:p w14:paraId="17B4C041" w14:textId="0532EA47" w:rsidR="00AC0D75" w:rsidRDefault="00AC0D75" w:rsidP="00AC0D75">
            <w:r>
              <w:rPr>
                <w:rFonts w:eastAsia="MS Mincho" w:hint="eastAsia"/>
                <w:lang w:eastAsia="ja-JP"/>
              </w:rPr>
              <w:t>Panasonic</w:t>
            </w:r>
          </w:p>
        </w:tc>
        <w:tc>
          <w:tcPr>
            <w:tcW w:w="7924" w:type="dxa"/>
          </w:tcPr>
          <w:p w14:paraId="0C4046F9" w14:textId="0D52614A" w:rsidR="00AC0D75" w:rsidRDefault="00AC0D75" w:rsidP="00AC0D75">
            <w:r>
              <w:rPr>
                <w:rFonts w:eastAsia="MS Mincho" w:hint="eastAsia"/>
                <w:lang w:eastAsia="ja-JP"/>
              </w:rPr>
              <w:t xml:space="preserve">General rule is not overwritten by "unknown" in dynamic SFI. </w:t>
            </w:r>
            <w:r>
              <w:rPr>
                <w:rFonts w:eastAsia="MS Mincho"/>
                <w:lang w:eastAsia="ja-JP"/>
              </w:rPr>
              <w:t>On the other hand, for long PUCCH, if the value indicated by DCI is "adjusted by SFI", the length is adjusted to fit available UL length (or some further reduction from available UL length).</w:t>
            </w:r>
          </w:p>
        </w:tc>
      </w:tr>
      <w:tr w:rsidR="0035010C" w14:paraId="59895D81" w14:textId="77777777" w:rsidTr="0035010C">
        <w:tc>
          <w:tcPr>
            <w:tcW w:w="1705" w:type="dxa"/>
            <w:hideMark/>
          </w:tcPr>
          <w:p w14:paraId="0BEBDE97" w14:textId="77777777" w:rsidR="0035010C" w:rsidRDefault="0035010C">
            <w:pPr>
              <w:rPr>
                <w:kern w:val="0"/>
              </w:rPr>
            </w:pPr>
            <w:r>
              <w:t>NTT DOCOMO</w:t>
            </w:r>
          </w:p>
        </w:tc>
        <w:tc>
          <w:tcPr>
            <w:tcW w:w="7924" w:type="dxa"/>
            <w:hideMark/>
          </w:tcPr>
          <w:p w14:paraId="72C70EA2" w14:textId="77777777" w:rsidR="0035010C" w:rsidRDefault="0035010C">
            <w:pPr>
              <w:rPr>
                <w:rFonts w:eastAsia="MS Mincho"/>
                <w:lang w:eastAsia="ja-JP"/>
              </w:rPr>
            </w:pPr>
            <w:r>
              <w:t>Yes, UE-specific data and measurement related signals not semi-statically configured by RRC can be overwirten by ‘unknown’ in later dynamic SFI. Note that in LTE shortened TTI, short-TTI transmission/reception can override/cancell 1ms TTI transmission/reception and hence, the cancellation behavior is not brand-new way. Compared to LTE shortened TTI, GC-PDCCH overriding is simpler since this does not require data processing for cancelling channels.</w:t>
            </w:r>
          </w:p>
        </w:tc>
      </w:tr>
      <w:tr w:rsidR="00CC68F3" w:rsidRPr="008764DF" w14:paraId="1334AC56" w14:textId="77777777" w:rsidTr="00AC0D75">
        <w:tc>
          <w:tcPr>
            <w:tcW w:w="1705" w:type="dxa"/>
          </w:tcPr>
          <w:p w14:paraId="72DD7E9C" w14:textId="6B499142" w:rsidR="00CC68F3" w:rsidRDefault="00CC68F3" w:rsidP="00CC68F3">
            <w:pPr>
              <w:rPr>
                <w:rFonts w:eastAsia="MS Mincho"/>
                <w:lang w:eastAsia="ja-JP"/>
              </w:rPr>
            </w:pPr>
            <w:r>
              <w:t>Apple</w:t>
            </w:r>
          </w:p>
        </w:tc>
        <w:tc>
          <w:tcPr>
            <w:tcW w:w="7924" w:type="dxa"/>
          </w:tcPr>
          <w:p w14:paraId="364F1711" w14:textId="005682CC" w:rsidR="00CC68F3" w:rsidRDefault="00CC68F3" w:rsidP="00CC68F3">
            <w:pPr>
              <w:rPr>
                <w:rFonts w:eastAsia="MS Mincho"/>
                <w:lang w:eastAsia="ja-JP"/>
              </w:rPr>
            </w:pPr>
            <w:r>
              <w:t>We don’t agree that dynamic SFI of “Unknown” can overwrite UE-specific data and measurement related signals not semi-statically configured by RRC.  We hope overwriting direction is consistent in design and reiceve timing should not be considered in determining overwriting direction.</w:t>
            </w:r>
          </w:p>
        </w:tc>
      </w:tr>
      <w:tr w:rsidR="00D05B36" w14:paraId="71073CAE" w14:textId="77777777" w:rsidTr="00D05B36">
        <w:trPr>
          <w:trHeight w:val="665"/>
        </w:trPr>
        <w:tc>
          <w:tcPr>
            <w:tcW w:w="1705" w:type="dxa"/>
            <w:hideMark/>
          </w:tcPr>
          <w:p w14:paraId="7F393EFD" w14:textId="77777777" w:rsidR="00D05B36" w:rsidRDefault="00D05B36">
            <w:pPr>
              <w:rPr>
                <w:kern w:val="0"/>
              </w:rPr>
            </w:pPr>
            <w:r>
              <w:t>Spreadtrum</w:t>
            </w:r>
          </w:p>
        </w:tc>
        <w:tc>
          <w:tcPr>
            <w:tcW w:w="7924" w:type="dxa"/>
            <w:hideMark/>
          </w:tcPr>
          <w:p w14:paraId="52325C2E" w14:textId="77777777" w:rsidR="00D05B36" w:rsidRDefault="00D05B36">
            <w:r>
              <w:t>We don’t agree with UE specific data and measurement related signals not semi-statically configured by RRC can be overwritten by “unknown” in dynamic SFI. For it is agreed that UE specific data can overwrite “Unknown” in dynamic SFI. If later dynamic SFI can also overwrite UE specific data, which means dynamic SFI and UE specific data can overwrite each other and depend on received time by UE.. How about the case UE specific data schedule signaling and dynamic SFI received at the same time? It is difficult for UE to decide the overwriting.</w:t>
            </w:r>
          </w:p>
        </w:tc>
      </w:tr>
      <w:tr w:rsidR="0002497F" w:rsidRPr="008764DF" w14:paraId="0BA1EA4D" w14:textId="77777777" w:rsidTr="00AC0D75">
        <w:tc>
          <w:tcPr>
            <w:tcW w:w="1705" w:type="dxa"/>
          </w:tcPr>
          <w:p w14:paraId="46A78419" w14:textId="4B5833BD" w:rsidR="0002497F" w:rsidRDefault="0002497F" w:rsidP="0002497F">
            <w:r>
              <w:t>Samsung</w:t>
            </w:r>
          </w:p>
        </w:tc>
        <w:tc>
          <w:tcPr>
            <w:tcW w:w="7924" w:type="dxa"/>
          </w:tcPr>
          <w:p w14:paraId="2383A01B" w14:textId="11C5C124" w:rsidR="0002497F" w:rsidRDefault="0002497F" w:rsidP="0002497F">
            <w:r>
              <w:t>The way we understand it, the question basically is whether ‘unknown’ direction in RRC that is configured for DL/UL transmission (CSI-RS/SRS) can be switched to reserved. Although we don’t see a need in this release, there is also no reason to preclude this. So, ‘Yes’ to the question.</w:t>
            </w:r>
          </w:p>
        </w:tc>
      </w:tr>
      <w:tr w:rsidR="0002497F" w:rsidRPr="008764DF" w14:paraId="5930152C" w14:textId="77777777" w:rsidTr="00AC0D75">
        <w:tc>
          <w:tcPr>
            <w:tcW w:w="1705" w:type="dxa"/>
          </w:tcPr>
          <w:p w14:paraId="54CADBD4" w14:textId="6A8F2FA2" w:rsidR="0002497F" w:rsidRDefault="0002497F" w:rsidP="0002497F">
            <w:r>
              <w:rPr>
                <w:rFonts w:eastAsia="MS Mincho" w:hint="eastAsia"/>
                <w:lang w:eastAsia="ja-JP"/>
              </w:rPr>
              <w:t>Fujitsu</w:t>
            </w:r>
          </w:p>
        </w:tc>
        <w:tc>
          <w:tcPr>
            <w:tcW w:w="7924" w:type="dxa"/>
          </w:tcPr>
          <w:p w14:paraId="0560447D" w14:textId="1223447A" w:rsidR="0002497F" w:rsidRDefault="0002497F" w:rsidP="0002497F">
            <w:r>
              <w:rPr>
                <w:rFonts w:eastAsia="MS Mincho" w:hint="eastAsia"/>
                <w:lang w:eastAsia="ja-JP"/>
              </w:rPr>
              <w:t xml:space="preserve">Yes. </w:t>
            </w:r>
            <w:r w:rsidRPr="00C869B9">
              <w:t>UE-specific data and measurement related signals not semi-sta</w:t>
            </w:r>
            <w:r>
              <w:t>tically configured by RRC can</w:t>
            </w:r>
            <w:r w:rsidRPr="00C869B9">
              <w:t xml:space="preserve"> be overwritten by “unknown” in dynamic SFI.</w:t>
            </w:r>
          </w:p>
        </w:tc>
      </w:tr>
    </w:tbl>
    <w:p w14:paraId="7B5BC042" w14:textId="7C620038" w:rsidR="00303FDB" w:rsidRDefault="00303FDB" w:rsidP="00EB77D5"/>
    <w:p w14:paraId="56AF6D3D" w14:textId="357EA88E" w:rsidR="008764DF" w:rsidRDefault="008764DF" w:rsidP="00EB77D5"/>
    <w:p w14:paraId="2E0A2A88" w14:textId="77777777" w:rsidR="009A4935" w:rsidRDefault="009A4935" w:rsidP="009A4935"/>
    <w:p w14:paraId="570E620C" w14:textId="088CA76E" w:rsidR="009A4935" w:rsidRDefault="009A4935" w:rsidP="009A4935">
      <w:pPr>
        <w:pStyle w:val="Heading2"/>
        <w:rPr>
          <w:lang w:val="en-US"/>
        </w:rPr>
      </w:pPr>
      <w:r w:rsidRPr="009A4935">
        <w:t>2</w:t>
      </w:r>
      <w:r w:rsidR="002B2D75">
        <w:t>.3</w:t>
      </w:r>
      <w:r w:rsidRPr="009A4935">
        <w:tab/>
      </w:r>
      <w:r w:rsidRPr="009A4935">
        <w:rPr>
          <w:lang w:val="en-US"/>
        </w:rPr>
        <w:t>UE behavior when a configured GC-PDCCH is not detected (erasure)</w:t>
      </w:r>
    </w:p>
    <w:p w14:paraId="5DD43A81" w14:textId="48194DD1" w:rsidR="009A4935" w:rsidRDefault="009A4935" w:rsidP="009A4935">
      <w:r w:rsidRPr="002B2D75">
        <w:rPr>
          <w:highlight w:val="yellow"/>
        </w:rPr>
        <w:t>Question:</w:t>
      </w:r>
    </w:p>
    <w:p w14:paraId="31D54007" w14:textId="77777777" w:rsidR="009A4935" w:rsidRPr="00070460" w:rsidRDefault="009A4935" w:rsidP="009A4935">
      <w:pPr>
        <w:pStyle w:val="ListParagraph"/>
        <w:numPr>
          <w:ilvl w:val="0"/>
          <w:numId w:val="4"/>
        </w:numPr>
      </w:pPr>
      <w:r w:rsidRPr="00070460">
        <w:t>UE behavior when a configured GC-PDCCH carrying dynamic SFI is not detected (erasure event)</w:t>
      </w:r>
    </w:p>
    <w:p w14:paraId="5D062C3A" w14:textId="77777777" w:rsidR="009A4935" w:rsidRPr="00070460" w:rsidRDefault="009A4935" w:rsidP="009A4935">
      <w:pPr>
        <w:pStyle w:val="ListParagraph"/>
        <w:numPr>
          <w:ilvl w:val="1"/>
          <w:numId w:val="4"/>
        </w:numPr>
      </w:pPr>
      <w:r w:rsidRPr="00070460">
        <w:t>Option 1: Treat this erasure as if the dynamic SFI is not transmitted</w:t>
      </w:r>
    </w:p>
    <w:p w14:paraId="10914D4B" w14:textId="421D9313" w:rsidR="009A4935" w:rsidRPr="00070460" w:rsidRDefault="009A4935" w:rsidP="009A4935">
      <w:pPr>
        <w:pStyle w:val="ListParagraph"/>
        <w:numPr>
          <w:ilvl w:val="1"/>
          <w:numId w:val="4"/>
        </w:numPr>
      </w:pPr>
      <w:r w:rsidRPr="00070460">
        <w:t>O</w:t>
      </w:r>
      <w:r>
        <w:t>ption 2: Treat this erasure as if</w:t>
      </w:r>
      <w:r w:rsidRPr="00070460">
        <w:t xml:space="preserve"> dynamic SFI </w:t>
      </w:r>
      <w:r>
        <w:t>unknown is</w:t>
      </w:r>
      <w:r w:rsidRPr="00070460">
        <w:t xml:space="preserve"> detection</w:t>
      </w:r>
    </w:p>
    <w:p w14:paraId="27037CA1" w14:textId="4EF0F35D" w:rsidR="009A4935" w:rsidRPr="00EB77D5" w:rsidRDefault="009A4935" w:rsidP="009A4935">
      <w:r>
        <w:t>Please give your preference and comments</w:t>
      </w:r>
      <w:r w:rsidRPr="00EB77D5">
        <w:t xml:space="preserve"> below:</w:t>
      </w:r>
    </w:p>
    <w:tbl>
      <w:tblPr>
        <w:tblStyle w:val="TableGrid"/>
        <w:tblW w:w="0" w:type="auto"/>
        <w:tblLook w:val="04A0" w:firstRow="1" w:lastRow="0" w:firstColumn="1" w:lastColumn="0" w:noHBand="0" w:noVBand="1"/>
      </w:tblPr>
      <w:tblGrid>
        <w:gridCol w:w="1705"/>
        <w:gridCol w:w="7924"/>
      </w:tblGrid>
      <w:tr w:rsidR="009A4935" w:rsidRPr="00EB77D5" w14:paraId="218F5E99" w14:textId="77777777" w:rsidTr="00AC0D75">
        <w:tc>
          <w:tcPr>
            <w:tcW w:w="1705" w:type="dxa"/>
          </w:tcPr>
          <w:p w14:paraId="4BD0F578" w14:textId="77777777" w:rsidR="009A4935" w:rsidRPr="00EB77D5" w:rsidRDefault="009A4935" w:rsidP="00AC0D75">
            <w:r w:rsidRPr="00EB77D5">
              <w:t>Company</w:t>
            </w:r>
          </w:p>
        </w:tc>
        <w:tc>
          <w:tcPr>
            <w:tcW w:w="7924" w:type="dxa"/>
          </w:tcPr>
          <w:p w14:paraId="2A65E1AC" w14:textId="77777777" w:rsidR="009A4935" w:rsidRPr="00EB77D5" w:rsidRDefault="009A4935" w:rsidP="00AC0D75">
            <w:r w:rsidRPr="00EB77D5">
              <w:t>Comments</w:t>
            </w:r>
          </w:p>
        </w:tc>
      </w:tr>
      <w:tr w:rsidR="00FD187F" w:rsidRPr="00EB77D5" w14:paraId="065D39AC" w14:textId="77777777" w:rsidTr="00AC0D75">
        <w:tc>
          <w:tcPr>
            <w:tcW w:w="1705" w:type="dxa"/>
          </w:tcPr>
          <w:p w14:paraId="142CE8A1" w14:textId="7C410BB3" w:rsidR="00FD187F" w:rsidRPr="00EB77D5" w:rsidRDefault="00FD187F" w:rsidP="00FD187F">
            <w:r>
              <w:t>MediaTek</w:t>
            </w:r>
          </w:p>
        </w:tc>
        <w:tc>
          <w:tcPr>
            <w:tcW w:w="7924" w:type="dxa"/>
          </w:tcPr>
          <w:p w14:paraId="19E52230" w14:textId="666AC869" w:rsidR="00FD187F" w:rsidRPr="00EB77D5" w:rsidRDefault="00FD187F" w:rsidP="00FD187F">
            <w:r>
              <w:t>Option 1. Treat the symbols as unknown in semi-static assignment and monitor PDCCH.</w:t>
            </w:r>
          </w:p>
        </w:tc>
      </w:tr>
      <w:tr w:rsidR="00AC0D75" w:rsidRPr="00EB77D5" w14:paraId="0EBDF6AB" w14:textId="77777777" w:rsidTr="00AC0D75">
        <w:tc>
          <w:tcPr>
            <w:tcW w:w="1705" w:type="dxa"/>
          </w:tcPr>
          <w:p w14:paraId="2EA3FA70" w14:textId="634E062C" w:rsidR="00AC0D75" w:rsidRDefault="00AC0D75" w:rsidP="00AC0D75">
            <w:r>
              <w:rPr>
                <w:rFonts w:eastAsia="MS Mincho" w:hint="eastAsia"/>
                <w:lang w:eastAsia="ja-JP"/>
              </w:rPr>
              <w:lastRenderedPageBreak/>
              <w:t>Panasonic</w:t>
            </w:r>
          </w:p>
        </w:tc>
        <w:tc>
          <w:tcPr>
            <w:tcW w:w="7924" w:type="dxa"/>
          </w:tcPr>
          <w:p w14:paraId="434FC151" w14:textId="77777777" w:rsidR="00AC0D75" w:rsidRDefault="00AC0D75" w:rsidP="00AC0D75">
            <w:pPr>
              <w:rPr>
                <w:rFonts w:eastAsia="MS Mincho"/>
                <w:lang w:eastAsia="ja-JP"/>
              </w:rPr>
            </w:pPr>
            <w:r>
              <w:rPr>
                <w:rFonts w:eastAsia="MS Mincho" w:hint="eastAsia"/>
                <w:lang w:eastAsia="ja-JP"/>
              </w:rPr>
              <w:t>Our view is following.</w:t>
            </w:r>
          </w:p>
          <w:p w14:paraId="65B81983" w14:textId="77777777" w:rsidR="00AC0D75" w:rsidRPr="00BD2E16" w:rsidRDefault="00AC0D75" w:rsidP="00AC0D75">
            <w:pPr>
              <w:rPr>
                <w:rFonts w:eastAsia="MS Mincho"/>
                <w:lang w:eastAsia="ja-JP"/>
              </w:rPr>
            </w:pPr>
            <w:r w:rsidRPr="00BD2E16">
              <w:rPr>
                <w:rFonts w:eastAsia="MS Mincho"/>
                <w:lang w:eastAsia="ja-JP"/>
              </w:rPr>
              <w:t>The behaviour when UE missed GC-PDCCH (regardless of network intentional no transmission or UE just failed detection),</w:t>
            </w:r>
          </w:p>
          <w:p w14:paraId="62B7B5AB" w14:textId="77777777" w:rsidR="00AC0D75" w:rsidRPr="00BD2E16" w:rsidRDefault="00AC0D75" w:rsidP="00AC0D75">
            <w:pPr>
              <w:rPr>
                <w:rFonts w:eastAsia="MS Mincho"/>
                <w:lang w:eastAsia="ja-JP"/>
              </w:rPr>
            </w:pPr>
            <w:r w:rsidRPr="00BD2E16">
              <w:rPr>
                <w:rFonts w:eastAsia="MS Mincho"/>
                <w:lang w:eastAsia="ja-JP"/>
              </w:rPr>
              <w:t>- semi-static DL symbols in semi-static UL/DL assignment or UE-specific DCI:  DL behaviour</w:t>
            </w:r>
          </w:p>
          <w:p w14:paraId="3CC13D5C" w14:textId="77777777" w:rsidR="00AC0D75" w:rsidRPr="00BD2E16" w:rsidRDefault="00AC0D75" w:rsidP="00AC0D75">
            <w:pPr>
              <w:rPr>
                <w:rFonts w:eastAsia="MS Mincho"/>
                <w:lang w:eastAsia="ja-JP"/>
              </w:rPr>
            </w:pPr>
            <w:r w:rsidRPr="00BD2E16">
              <w:rPr>
                <w:rFonts w:eastAsia="MS Mincho"/>
                <w:lang w:eastAsia="ja-JP"/>
              </w:rPr>
              <w:t>- semi-static UL symbols in semi-static UL/DL assignment or UE-specific DCI:  UL behaviour</w:t>
            </w:r>
          </w:p>
          <w:p w14:paraId="5C5BBCE6" w14:textId="77777777" w:rsidR="00AC0D75" w:rsidRDefault="00AC0D75" w:rsidP="00AC0D75">
            <w:pPr>
              <w:rPr>
                <w:rFonts w:eastAsia="MS Mincho"/>
                <w:lang w:eastAsia="ja-JP"/>
              </w:rPr>
            </w:pPr>
            <w:r w:rsidRPr="00BD2E16">
              <w:rPr>
                <w:rFonts w:eastAsia="MS Mincho"/>
                <w:lang w:eastAsia="ja-JP"/>
              </w:rPr>
              <w:t>- semi-static unknown or symbols not known:  PDCCH monitoring, DL measurement but no UL measurement (= no UL transmission)</w:t>
            </w:r>
          </w:p>
          <w:p w14:paraId="63CB7114" w14:textId="77777777" w:rsidR="00AC0D75" w:rsidRDefault="00AC0D75" w:rsidP="00AC0D75"/>
        </w:tc>
      </w:tr>
      <w:tr w:rsidR="0035010C" w14:paraId="7F09D732" w14:textId="77777777" w:rsidTr="0035010C">
        <w:tc>
          <w:tcPr>
            <w:tcW w:w="1705" w:type="dxa"/>
            <w:hideMark/>
          </w:tcPr>
          <w:p w14:paraId="6E869B73" w14:textId="77777777" w:rsidR="0035010C" w:rsidRDefault="0035010C">
            <w:pPr>
              <w:rPr>
                <w:kern w:val="0"/>
              </w:rPr>
            </w:pPr>
            <w:r>
              <w:t>NTT DOCOMO</w:t>
            </w:r>
          </w:p>
        </w:tc>
        <w:tc>
          <w:tcPr>
            <w:tcW w:w="7924" w:type="dxa"/>
            <w:hideMark/>
          </w:tcPr>
          <w:p w14:paraId="3D066B23" w14:textId="77777777" w:rsidR="0035010C" w:rsidRDefault="0035010C">
            <w:r>
              <w:t>Based on the email discussion after RAN1#90b, the main questions on UE behavior when a configured GC-PDCCH carrying SFI is not detected is whether to perform PDCCH monitoring or measurement on flexible resources or not known resource. In our view, following UE behavior should be defined:</w:t>
            </w:r>
          </w:p>
          <w:p w14:paraId="3A48E7F8" w14:textId="77777777" w:rsidR="0035010C" w:rsidRDefault="0035010C" w:rsidP="00790F84">
            <w:pPr>
              <w:pStyle w:val="ListParagraph"/>
              <w:widowControl/>
              <w:numPr>
                <w:ilvl w:val="1"/>
                <w:numId w:val="30"/>
              </w:numPr>
              <w:tabs>
                <w:tab w:val="left" w:pos="720"/>
              </w:tabs>
              <w:spacing w:after="160" w:line="240" w:lineRule="auto"/>
              <w:jc w:val="left"/>
              <w:rPr>
                <w:rFonts w:eastAsiaTheme="minorEastAsia"/>
                <w:szCs w:val="20"/>
              </w:rPr>
            </w:pPr>
            <w:r>
              <w:rPr>
                <w:rFonts w:eastAsiaTheme="minorEastAsia"/>
                <w:szCs w:val="20"/>
              </w:rPr>
              <w:t>DL symbols in semi-static UL/DL assignment or UE-specific DCI:  DL behaviour</w:t>
            </w:r>
          </w:p>
          <w:p w14:paraId="19F7EF29" w14:textId="77777777" w:rsidR="0035010C" w:rsidRDefault="0035010C" w:rsidP="00790F84">
            <w:pPr>
              <w:pStyle w:val="ListParagraph"/>
              <w:widowControl/>
              <w:numPr>
                <w:ilvl w:val="1"/>
                <w:numId w:val="30"/>
              </w:numPr>
              <w:tabs>
                <w:tab w:val="left" w:pos="720"/>
              </w:tabs>
              <w:spacing w:after="160" w:line="240" w:lineRule="auto"/>
              <w:jc w:val="left"/>
              <w:rPr>
                <w:rFonts w:eastAsiaTheme="minorEastAsia"/>
                <w:szCs w:val="20"/>
              </w:rPr>
            </w:pPr>
            <w:r>
              <w:rPr>
                <w:rFonts w:eastAsiaTheme="minorEastAsia"/>
                <w:szCs w:val="20"/>
              </w:rPr>
              <w:t>UL symbols in semi-static UL/DL assignment or UE-specific DCI:  UL behaviour</w:t>
            </w:r>
          </w:p>
          <w:p w14:paraId="579EB81B" w14:textId="77777777" w:rsidR="0035010C" w:rsidRDefault="0035010C" w:rsidP="00790F84">
            <w:pPr>
              <w:pStyle w:val="ListParagraph"/>
              <w:widowControl/>
              <w:numPr>
                <w:ilvl w:val="1"/>
                <w:numId w:val="30"/>
              </w:numPr>
              <w:tabs>
                <w:tab w:val="left" w:pos="720"/>
              </w:tabs>
              <w:spacing w:after="160" w:line="256" w:lineRule="auto"/>
              <w:rPr>
                <w:rFonts w:eastAsia="MS Mincho"/>
                <w:lang w:eastAsia="ja-JP"/>
              </w:rPr>
            </w:pPr>
            <w:r>
              <w:rPr>
                <w:rFonts w:eastAsiaTheme="minorEastAsia"/>
              </w:rPr>
              <w:t>Semi-static unknown or symbols not known:  PDCCH monitoring, DL measurement but no UL measurement (= no UL transmission)</w:t>
            </w:r>
          </w:p>
        </w:tc>
      </w:tr>
      <w:tr w:rsidR="00CC68F3" w:rsidRPr="00EB77D5" w14:paraId="59F9E648" w14:textId="77777777" w:rsidTr="00AC0D75">
        <w:tc>
          <w:tcPr>
            <w:tcW w:w="1705" w:type="dxa"/>
          </w:tcPr>
          <w:p w14:paraId="485A8EDA" w14:textId="480D4277" w:rsidR="00CC68F3" w:rsidRDefault="00CC68F3" w:rsidP="00CC68F3">
            <w:pPr>
              <w:rPr>
                <w:rFonts w:eastAsia="MS Mincho"/>
                <w:lang w:eastAsia="ja-JP"/>
              </w:rPr>
            </w:pPr>
            <w:r>
              <w:t>Apple</w:t>
            </w:r>
          </w:p>
        </w:tc>
        <w:tc>
          <w:tcPr>
            <w:tcW w:w="7924" w:type="dxa"/>
          </w:tcPr>
          <w:p w14:paraId="5527266C" w14:textId="3FBBA493" w:rsidR="00CC68F3" w:rsidRDefault="00CC68F3" w:rsidP="00CC68F3">
            <w:pPr>
              <w:rPr>
                <w:rFonts w:eastAsia="MS Mincho"/>
                <w:lang w:eastAsia="ja-JP"/>
              </w:rPr>
            </w:pPr>
            <w:r>
              <w:t>Option 2. Treat this erasure as if</w:t>
            </w:r>
            <w:r w:rsidRPr="00070460">
              <w:t xml:space="preserve"> dynamic SFI </w:t>
            </w:r>
            <w:r>
              <w:t>unknown is detected. This is conservative approach.</w:t>
            </w:r>
          </w:p>
        </w:tc>
      </w:tr>
      <w:tr w:rsidR="0002497F" w:rsidRPr="00EB77D5" w14:paraId="45B4C768" w14:textId="77777777" w:rsidTr="00AC0D75">
        <w:tc>
          <w:tcPr>
            <w:tcW w:w="1705" w:type="dxa"/>
          </w:tcPr>
          <w:p w14:paraId="2E965436" w14:textId="0F82644B" w:rsidR="0002497F" w:rsidRDefault="0002497F" w:rsidP="0002497F">
            <w:r>
              <w:t>Samsung</w:t>
            </w:r>
          </w:p>
        </w:tc>
        <w:tc>
          <w:tcPr>
            <w:tcW w:w="7924" w:type="dxa"/>
          </w:tcPr>
          <w:p w14:paraId="58295BD4" w14:textId="184E4E2A" w:rsidR="0002497F" w:rsidRDefault="0002497F" w:rsidP="0002497F">
            <w:r>
              <w:t xml:space="preserve">Option 2. Measurements (periodic/semipersistent receptions/transmissions for CSI-RS/SRS) are cancelled, UE may still monitor PDCCH. </w:t>
            </w:r>
          </w:p>
        </w:tc>
      </w:tr>
      <w:tr w:rsidR="0002497F" w:rsidRPr="00EB77D5" w14:paraId="2A962A35" w14:textId="77777777" w:rsidTr="00AC0D75">
        <w:tc>
          <w:tcPr>
            <w:tcW w:w="1705" w:type="dxa"/>
          </w:tcPr>
          <w:p w14:paraId="7CE96A3B" w14:textId="0F196E96" w:rsidR="0002497F" w:rsidRDefault="0002497F" w:rsidP="0002497F">
            <w:r>
              <w:rPr>
                <w:rFonts w:eastAsia="MS Mincho" w:hint="eastAsia"/>
                <w:lang w:eastAsia="ja-JP"/>
              </w:rPr>
              <w:t>Fujitsu</w:t>
            </w:r>
          </w:p>
        </w:tc>
        <w:tc>
          <w:tcPr>
            <w:tcW w:w="7924" w:type="dxa"/>
          </w:tcPr>
          <w:p w14:paraId="219D4CC0" w14:textId="5DB4355A" w:rsidR="0002497F" w:rsidRDefault="0002497F" w:rsidP="0002497F">
            <w:r>
              <w:t>Option 1. Treat the symbols as unknown in semi-static assignment and monitor PDCCH.</w:t>
            </w:r>
          </w:p>
        </w:tc>
      </w:tr>
    </w:tbl>
    <w:p w14:paraId="57151C50" w14:textId="77777777" w:rsidR="008764DF" w:rsidRPr="00070460" w:rsidRDefault="008764DF" w:rsidP="00EB77D5"/>
    <w:p w14:paraId="12FE2D21" w14:textId="5B99C7B8" w:rsidR="00070460" w:rsidRDefault="0072667F" w:rsidP="0072667F">
      <w:pPr>
        <w:pStyle w:val="Heading2"/>
        <w:rPr>
          <w:lang w:val="en-US"/>
        </w:rPr>
      </w:pPr>
      <w:r>
        <w:t>2.4</w:t>
      </w:r>
      <w:r>
        <w:tab/>
      </w:r>
      <w:r w:rsidRPr="0072667F">
        <w:rPr>
          <w:lang w:val="en-US"/>
        </w:rPr>
        <w:t xml:space="preserve">PDCCH monitoring </w:t>
      </w:r>
      <w:r w:rsidR="00EB77D5">
        <w:rPr>
          <w:lang w:val="en-US"/>
        </w:rPr>
        <w:t>under “unknown”</w:t>
      </w:r>
      <w:r w:rsidRPr="0072667F">
        <w:rPr>
          <w:lang w:val="en-US"/>
        </w:rPr>
        <w:t>?</w:t>
      </w:r>
    </w:p>
    <w:p w14:paraId="31B509CA" w14:textId="0E2DDF3A" w:rsidR="00EB77D5" w:rsidRDefault="00EB77D5" w:rsidP="00EB77D5">
      <w:pPr>
        <w:rPr>
          <w:lang w:eastAsia="en-US"/>
        </w:rPr>
      </w:pPr>
      <w:r w:rsidRPr="002B2D75">
        <w:rPr>
          <w:highlight w:val="yellow"/>
          <w:lang w:eastAsia="en-US"/>
        </w:rPr>
        <w:t>Question:</w:t>
      </w:r>
      <w:r>
        <w:rPr>
          <w:lang w:eastAsia="en-US"/>
        </w:rPr>
        <w:t xml:space="preserve"> </w:t>
      </w:r>
    </w:p>
    <w:p w14:paraId="663DA53B" w14:textId="430C65F3" w:rsidR="00EB77D5" w:rsidRDefault="00EB77D5" w:rsidP="00EB77D5">
      <w:pPr>
        <w:pStyle w:val="ListParagraph"/>
      </w:pPr>
      <w:r w:rsidRPr="00EB77D5">
        <w:t>If PDCCH monitoring is configured under semi-static “unknown” (not overwritten), will PDCCH monitoring be performed?</w:t>
      </w:r>
    </w:p>
    <w:p w14:paraId="4DAFF4AB" w14:textId="70DDCC6C" w:rsidR="009A4935" w:rsidRPr="00EB77D5" w:rsidRDefault="009A4935" w:rsidP="00790F84">
      <w:pPr>
        <w:pStyle w:val="ListParagraph"/>
        <w:numPr>
          <w:ilvl w:val="1"/>
          <w:numId w:val="5"/>
        </w:numPr>
      </w:pPr>
      <w:r>
        <w:t>What if the coreset is partially in semi-static “unknown” and partially in semi-static DL?</w:t>
      </w:r>
    </w:p>
    <w:p w14:paraId="04EC34B4" w14:textId="77777777" w:rsidR="00EB77D5" w:rsidRPr="00EB77D5" w:rsidRDefault="00EB77D5" w:rsidP="00EB77D5">
      <w:r w:rsidRPr="00EB77D5">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EB77D5" w:rsidRPr="00EB77D5" w14:paraId="23FFEC9D" w14:textId="77777777" w:rsidTr="00AC0D75">
        <w:tc>
          <w:tcPr>
            <w:tcW w:w="1705" w:type="dxa"/>
          </w:tcPr>
          <w:p w14:paraId="74AE8D31" w14:textId="77777777" w:rsidR="00EB77D5" w:rsidRPr="00EB77D5" w:rsidRDefault="00EB77D5" w:rsidP="00EB77D5">
            <w:r w:rsidRPr="00EB77D5">
              <w:t>Company</w:t>
            </w:r>
          </w:p>
        </w:tc>
        <w:tc>
          <w:tcPr>
            <w:tcW w:w="7924" w:type="dxa"/>
          </w:tcPr>
          <w:p w14:paraId="676B8CA8" w14:textId="77777777" w:rsidR="00EB77D5" w:rsidRPr="00EB77D5" w:rsidRDefault="00EB77D5" w:rsidP="00EB77D5">
            <w:r w:rsidRPr="00EB77D5">
              <w:t>Comments</w:t>
            </w:r>
          </w:p>
        </w:tc>
      </w:tr>
      <w:tr w:rsidR="00FD187F" w:rsidRPr="00EB77D5" w14:paraId="11F89C52" w14:textId="77777777" w:rsidTr="00AC0D75">
        <w:tc>
          <w:tcPr>
            <w:tcW w:w="1705" w:type="dxa"/>
          </w:tcPr>
          <w:p w14:paraId="2C2505DF" w14:textId="1C1AAEDE" w:rsidR="00FD187F" w:rsidRPr="00EB77D5" w:rsidRDefault="00FD187F" w:rsidP="00FD187F">
            <w:r>
              <w:t>MediaTek</w:t>
            </w:r>
          </w:p>
        </w:tc>
        <w:tc>
          <w:tcPr>
            <w:tcW w:w="7924" w:type="dxa"/>
          </w:tcPr>
          <w:p w14:paraId="235F16C1" w14:textId="46B348E0" w:rsidR="00FD187F" w:rsidRPr="00EB77D5" w:rsidRDefault="00FD187F" w:rsidP="00FD187F">
            <w:r>
              <w:t>Yes, PDCCH monitoring is performed in the unknown symbol configured by semi-static assignment.</w:t>
            </w:r>
          </w:p>
        </w:tc>
      </w:tr>
      <w:tr w:rsidR="00AC0D75" w:rsidRPr="00EB77D5" w14:paraId="48AC9F11" w14:textId="77777777" w:rsidTr="00AC0D75">
        <w:tc>
          <w:tcPr>
            <w:tcW w:w="1705" w:type="dxa"/>
          </w:tcPr>
          <w:p w14:paraId="6C0A80C2" w14:textId="48195B00" w:rsidR="00AC0D75" w:rsidRDefault="00AC0D75" w:rsidP="00AC0D75">
            <w:r>
              <w:rPr>
                <w:rFonts w:eastAsia="MS Mincho" w:hint="eastAsia"/>
                <w:lang w:eastAsia="ja-JP"/>
              </w:rPr>
              <w:t>Panasonic</w:t>
            </w:r>
          </w:p>
        </w:tc>
        <w:tc>
          <w:tcPr>
            <w:tcW w:w="7924" w:type="dxa"/>
          </w:tcPr>
          <w:p w14:paraId="69FA76CE" w14:textId="0FC4F26F" w:rsidR="00AC0D75" w:rsidRDefault="00AC0D75" w:rsidP="00AC0D75">
            <w:r w:rsidRPr="00E04B40">
              <w:t xml:space="preserve">In </w:t>
            </w:r>
            <w:r>
              <w:t>semi-static Unknown</w:t>
            </w:r>
            <w:r w:rsidRPr="00E04B40">
              <w:t xml:space="preserve"> symbols, if it</w:t>
            </w:r>
            <w:r>
              <w:t>s indication of Unknown</w:t>
            </w:r>
            <w:r w:rsidRPr="00E04B40">
              <w:t xml:space="preserve"> is from GC-PDCCH, UE does not monitor PDCCH. Otherwise, UE m</w:t>
            </w:r>
            <w:r>
              <w:t>onitor PDCCH in Unknown</w:t>
            </w:r>
            <w:r w:rsidRPr="00E04B40">
              <w:t xml:space="preserve"> symbols.</w:t>
            </w:r>
          </w:p>
        </w:tc>
      </w:tr>
      <w:tr w:rsidR="0035010C" w14:paraId="30BE52AA" w14:textId="77777777" w:rsidTr="0035010C">
        <w:tc>
          <w:tcPr>
            <w:tcW w:w="1705" w:type="dxa"/>
            <w:hideMark/>
          </w:tcPr>
          <w:p w14:paraId="1F3B96DC" w14:textId="77777777" w:rsidR="0035010C" w:rsidRDefault="0035010C">
            <w:pPr>
              <w:rPr>
                <w:kern w:val="0"/>
              </w:rPr>
            </w:pPr>
            <w:r>
              <w:t>NTT DOCOMO</w:t>
            </w:r>
          </w:p>
        </w:tc>
        <w:tc>
          <w:tcPr>
            <w:tcW w:w="7924" w:type="dxa"/>
            <w:hideMark/>
          </w:tcPr>
          <w:p w14:paraId="4C1730F7" w14:textId="77777777" w:rsidR="0035010C" w:rsidRDefault="0035010C">
            <w:r>
              <w:t>From our perspective, there is no need to treat ‘unknown’ resource in semi-static UL/DL assignment as ‘reserved’ resource since ‘reserved’ resource can be configured by RRC signaling. Therefore, ‘unknown’ resource in semi-static UL/DL assignment is just flexible and UE shall perform PDCCCH monitoring in ‘unknown’ resource in semi-static UL/DL assignment.</w:t>
            </w:r>
          </w:p>
        </w:tc>
      </w:tr>
      <w:tr w:rsidR="00CC68F3" w:rsidRPr="00EB77D5" w14:paraId="62F69ADE" w14:textId="77777777" w:rsidTr="00AC0D75">
        <w:tc>
          <w:tcPr>
            <w:tcW w:w="1705" w:type="dxa"/>
          </w:tcPr>
          <w:p w14:paraId="00D7E255" w14:textId="1865EEC0" w:rsidR="00CC68F3" w:rsidRDefault="00CC68F3" w:rsidP="00CC68F3">
            <w:pPr>
              <w:rPr>
                <w:rFonts w:eastAsia="MS Mincho"/>
                <w:lang w:eastAsia="ja-JP"/>
              </w:rPr>
            </w:pPr>
            <w:r>
              <w:t>Apple</w:t>
            </w:r>
          </w:p>
        </w:tc>
        <w:tc>
          <w:tcPr>
            <w:tcW w:w="7924" w:type="dxa"/>
          </w:tcPr>
          <w:p w14:paraId="1984EF61" w14:textId="77777777" w:rsidR="00CC68F3" w:rsidRPr="009D76F6" w:rsidRDefault="00CC68F3" w:rsidP="00CC68F3">
            <w:r w:rsidRPr="009D76F6">
              <w:t>For a configured CORESET under semi-statically configured Unknown resources, if SFI is not available to a UE (for whatever reason e.g., due to misdetection or decoding delay in the current slot transmission), then the UE monitors the configured CORESET.</w:t>
            </w:r>
          </w:p>
          <w:p w14:paraId="751287F4" w14:textId="77777777" w:rsidR="00CC68F3" w:rsidRPr="00E04B40" w:rsidRDefault="00CC68F3" w:rsidP="00CC68F3"/>
        </w:tc>
      </w:tr>
      <w:tr w:rsidR="00D05B36" w:rsidRPr="00EB77D5" w14:paraId="67C79165" w14:textId="77777777" w:rsidTr="00AC0D75">
        <w:tc>
          <w:tcPr>
            <w:tcW w:w="1705" w:type="dxa"/>
          </w:tcPr>
          <w:p w14:paraId="1D169E8D" w14:textId="742E0D90" w:rsidR="00D05B36" w:rsidRDefault="00D05B36" w:rsidP="00D05B36">
            <w:r>
              <w:t>Spreadtrum</w:t>
            </w:r>
          </w:p>
        </w:tc>
        <w:tc>
          <w:tcPr>
            <w:tcW w:w="7924" w:type="dxa"/>
          </w:tcPr>
          <w:p w14:paraId="07CD3DC6" w14:textId="25CB44D3" w:rsidR="00D05B36" w:rsidRPr="009D76F6" w:rsidRDefault="00D05B36" w:rsidP="00D05B36">
            <w:r>
              <w:t>Yes, we agree PDCCH monitoring in semi-static “unknown”.</w:t>
            </w:r>
          </w:p>
        </w:tc>
      </w:tr>
      <w:tr w:rsidR="0002497F" w:rsidRPr="00EB77D5" w14:paraId="79DE60F6" w14:textId="77777777" w:rsidTr="00AC0D75">
        <w:tc>
          <w:tcPr>
            <w:tcW w:w="1705" w:type="dxa"/>
          </w:tcPr>
          <w:p w14:paraId="33F25866" w14:textId="3D312886" w:rsidR="0002497F" w:rsidRDefault="0002497F" w:rsidP="0002497F">
            <w:r>
              <w:lastRenderedPageBreak/>
              <w:t>Samsung</w:t>
            </w:r>
          </w:p>
        </w:tc>
        <w:tc>
          <w:tcPr>
            <w:tcW w:w="7924" w:type="dxa"/>
          </w:tcPr>
          <w:p w14:paraId="73360157" w14:textId="21EC7CD1" w:rsidR="0002497F" w:rsidRDefault="0002497F" w:rsidP="0002497F">
            <w:r>
              <w:t>UE can continue monitoring PDCCH.</w:t>
            </w:r>
          </w:p>
        </w:tc>
      </w:tr>
      <w:tr w:rsidR="0002497F" w:rsidRPr="00EB77D5" w14:paraId="0CCAEE74" w14:textId="77777777" w:rsidTr="00AC0D75">
        <w:tc>
          <w:tcPr>
            <w:tcW w:w="1705" w:type="dxa"/>
          </w:tcPr>
          <w:p w14:paraId="3E392919" w14:textId="087D1321" w:rsidR="0002497F" w:rsidRDefault="0002497F" w:rsidP="0002497F">
            <w:r>
              <w:rPr>
                <w:rFonts w:eastAsia="MS Mincho" w:hint="eastAsia"/>
                <w:lang w:eastAsia="ja-JP"/>
              </w:rPr>
              <w:t>Fujitsu</w:t>
            </w:r>
          </w:p>
        </w:tc>
        <w:tc>
          <w:tcPr>
            <w:tcW w:w="7924" w:type="dxa"/>
          </w:tcPr>
          <w:p w14:paraId="31EA83B1" w14:textId="41538B1E" w:rsidR="0002497F" w:rsidRDefault="0002497F" w:rsidP="0002497F">
            <w:r>
              <w:t>UE can continue monitoring PDCCH.</w:t>
            </w:r>
          </w:p>
        </w:tc>
      </w:tr>
    </w:tbl>
    <w:p w14:paraId="65844F00" w14:textId="3F2DD3CE" w:rsidR="00EB77D5" w:rsidRDefault="00EB77D5" w:rsidP="00EB77D5"/>
    <w:p w14:paraId="5C235290" w14:textId="2D368F79" w:rsidR="00EB77D5" w:rsidRDefault="00EB77D5" w:rsidP="00EB77D5">
      <w:r w:rsidRPr="002B2D75">
        <w:rPr>
          <w:highlight w:val="yellow"/>
        </w:rPr>
        <w:t>Question:</w:t>
      </w:r>
    </w:p>
    <w:p w14:paraId="5D7255A1" w14:textId="70CBDD8A" w:rsidR="00EB77D5" w:rsidRDefault="00EB77D5" w:rsidP="00EB77D5">
      <w:pPr>
        <w:pStyle w:val="ListParagraph"/>
      </w:pPr>
      <w:r w:rsidRPr="00EB77D5">
        <w:t xml:space="preserve">If PDCCH monitoring is configured under </w:t>
      </w:r>
      <w:r>
        <w:t>dynamic SFI</w:t>
      </w:r>
      <w:r w:rsidRPr="00EB77D5">
        <w:t xml:space="preserve"> “unknown” (not overwritten), will PDCCH monitoring be performed?</w:t>
      </w:r>
    </w:p>
    <w:p w14:paraId="57FEDB9C" w14:textId="4342FDF3" w:rsidR="009A4935" w:rsidRPr="00EB77D5" w:rsidRDefault="009A4935" w:rsidP="00790F84">
      <w:pPr>
        <w:pStyle w:val="ListParagraph"/>
        <w:numPr>
          <w:ilvl w:val="1"/>
          <w:numId w:val="5"/>
        </w:numPr>
      </w:pPr>
      <w:r>
        <w:t>What if the coreset is partially is dynamic SFI “unknown” and partially in dynamic SFI DL?</w:t>
      </w:r>
    </w:p>
    <w:p w14:paraId="727FA6EE" w14:textId="77777777" w:rsidR="00EB77D5" w:rsidRPr="00EB77D5" w:rsidRDefault="00EB77D5" w:rsidP="00C6097C">
      <w:r w:rsidRPr="00EB77D5">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EB77D5" w:rsidRPr="00EB77D5" w14:paraId="7E9EF2CB" w14:textId="77777777" w:rsidTr="00AC0D75">
        <w:tc>
          <w:tcPr>
            <w:tcW w:w="1705" w:type="dxa"/>
          </w:tcPr>
          <w:p w14:paraId="2633EAA7" w14:textId="77777777" w:rsidR="00EB77D5" w:rsidRPr="00EB77D5" w:rsidRDefault="00EB77D5" w:rsidP="00AC0D75">
            <w:r w:rsidRPr="00EB77D5">
              <w:t>Company</w:t>
            </w:r>
          </w:p>
        </w:tc>
        <w:tc>
          <w:tcPr>
            <w:tcW w:w="7924" w:type="dxa"/>
          </w:tcPr>
          <w:p w14:paraId="30BDDB9D" w14:textId="77777777" w:rsidR="00EB77D5" w:rsidRPr="00EB77D5" w:rsidRDefault="00EB77D5" w:rsidP="00AC0D75">
            <w:r w:rsidRPr="00EB77D5">
              <w:t>Comments</w:t>
            </w:r>
          </w:p>
        </w:tc>
      </w:tr>
      <w:tr w:rsidR="00FD187F" w:rsidRPr="00EB77D5" w14:paraId="30F202C1" w14:textId="77777777" w:rsidTr="00AC0D75">
        <w:tc>
          <w:tcPr>
            <w:tcW w:w="1705" w:type="dxa"/>
          </w:tcPr>
          <w:p w14:paraId="32D55101" w14:textId="5AC00E30" w:rsidR="00FD187F" w:rsidRPr="00EB77D5" w:rsidRDefault="00FD187F" w:rsidP="00FD187F">
            <w:r>
              <w:t>MediaTek</w:t>
            </w:r>
          </w:p>
        </w:tc>
        <w:tc>
          <w:tcPr>
            <w:tcW w:w="7924" w:type="dxa"/>
          </w:tcPr>
          <w:p w14:paraId="3C91658F" w14:textId="3ED04747" w:rsidR="00FD187F" w:rsidRPr="00EB77D5" w:rsidRDefault="00FD187F" w:rsidP="00FD187F">
            <w:r>
              <w:t>No, PDCCH monitoring is not performed in the unknown symbol configured by dynamic SFI.</w:t>
            </w:r>
          </w:p>
        </w:tc>
      </w:tr>
      <w:tr w:rsidR="00AC0D75" w:rsidRPr="00EB77D5" w14:paraId="06DBDE1F" w14:textId="77777777" w:rsidTr="00AC0D75">
        <w:tc>
          <w:tcPr>
            <w:tcW w:w="1705" w:type="dxa"/>
          </w:tcPr>
          <w:p w14:paraId="1A0A5284" w14:textId="17ED2452" w:rsidR="00AC0D75" w:rsidRDefault="00AC0D75" w:rsidP="00AC0D75">
            <w:r>
              <w:rPr>
                <w:rFonts w:eastAsia="MS Mincho" w:hint="eastAsia"/>
                <w:lang w:eastAsia="ja-JP"/>
              </w:rPr>
              <w:t>Panasonic</w:t>
            </w:r>
          </w:p>
        </w:tc>
        <w:tc>
          <w:tcPr>
            <w:tcW w:w="7924" w:type="dxa"/>
          </w:tcPr>
          <w:p w14:paraId="7F9729C3" w14:textId="77777777" w:rsidR="00AC0D75" w:rsidRDefault="00AC0D75" w:rsidP="00AC0D75">
            <w:r w:rsidRPr="00E04B40">
              <w:t xml:space="preserve">In </w:t>
            </w:r>
            <w:r>
              <w:t>semi-static Unknown</w:t>
            </w:r>
            <w:r w:rsidRPr="00E04B40">
              <w:t xml:space="preserve"> symbols, if it</w:t>
            </w:r>
            <w:r>
              <w:t>s indication of Unknown</w:t>
            </w:r>
            <w:r w:rsidRPr="00E04B40">
              <w:t xml:space="preserve"> is from GC-PDCCH, UE does not monitor PDCCH. Otherwise, UE m</w:t>
            </w:r>
            <w:r>
              <w:t>onitor PDCCH in Unknown</w:t>
            </w:r>
            <w:r w:rsidRPr="00E04B40">
              <w:t xml:space="preserve"> symbols.</w:t>
            </w:r>
          </w:p>
          <w:p w14:paraId="190C45BB" w14:textId="652A2515" w:rsidR="00AC0D75" w:rsidRDefault="00AC0D75" w:rsidP="00AC0D75">
            <w:r w:rsidRPr="00D750A3">
              <w:t>UE can always assume the same type among DL/UL/Unknown/Flexible/Reserved for all symbols in multi symbol CORSET.</w:t>
            </w:r>
          </w:p>
        </w:tc>
      </w:tr>
      <w:tr w:rsidR="0035010C" w14:paraId="57547F67" w14:textId="77777777" w:rsidTr="0035010C">
        <w:tc>
          <w:tcPr>
            <w:tcW w:w="1705" w:type="dxa"/>
            <w:hideMark/>
          </w:tcPr>
          <w:p w14:paraId="1509B85B" w14:textId="77777777" w:rsidR="0035010C" w:rsidRDefault="0035010C">
            <w:pPr>
              <w:rPr>
                <w:kern w:val="0"/>
              </w:rPr>
            </w:pPr>
            <w:r>
              <w:t>NTT DOCOMO</w:t>
            </w:r>
          </w:p>
        </w:tc>
        <w:tc>
          <w:tcPr>
            <w:tcW w:w="7924" w:type="dxa"/>
            <w:hideMark/>
          </w:tcPr>
          <w:p w14:paraId="30F237D4" w14:textId="77777777" w:rsidR="0035010C" w:rsidRDefault="0035010C">
            <w:r>
              <w:t>For ‘unknown’ in dynamic SFI, to achieve dynamic resource reservation for forward compatibility, it is beneficial to treat ‘unknown’ in dynamic SFI as ‘reserved’ if not overridden. Therefore, UE shall not perform PDCCH monitoring in the dynamic ‘unknown’ resource.</w:t>
            </w:r>
          </w:p>
        </w:tc>
      </w:tr>
      <w:tr w:rsidR="00CC68F3" w:rsidRPr="00EB77D5" w14:paraId="6672B6EE" w14:textId="77777777" w:rsidTr="00AC0D75">
        <w:tc>
          <w:tcPr>
            <w:tcW w:w="1705" w:type="dxa"/>
          </w:tcPr>
          <w:p w14:paraId="0F8067EA" w14:textId="5F08EA2A" w:rsidR="00CC68F3" w:rsidRDefault="00CC68F3" w:rsidP="00CC68F3">
            <w:pPr>
              <w:rPr>
                <w:rFonts w:eastAsia="MS Mincho"/>
                <w:lang w:eastAsia="ja-JP"/>
              </w:rPr>
            </w:pPr>
            <w:r>
              <w:t>Apple</w:t>
            </w:r>
          </w:p>
        </w:tc>
        <w:tc>
          <w:tcPr>
            <w:tcW w:w="7924" w:type="dxa"/>
          </w:tcPr>
          <w:p w14:paraId="740C3E19" w14:textId="77777777" w:rsidR="00CC68F3" w:rsidRDefault="00CC68F3" w:rsidP="00CC68F3">
            <w:r>
              <w:t>Yes UE monitors corset configured under dynamic SFI of Unknown.</w:t>
            </w:r>
          </w:p>
          <w:p w14:paraId="4C1F43A4" w14:textId="14B7340E" w:rsidR="00CC68F3" w:rsidRPr="00E04B40" w:rsidRDefault="00CC68F3" w:rsidP="00CC68F3">
            <w:r>
              <w:t xml:space="preserve">We have an agreement allowing UE to override dynamic SFI of Unknown with UE specific data, implying UE may need to receive DCI under dynamic SFI of Unknown, which is straightforward approach. However, if network want to avoid this, then network has to schedule DCIs in advance in DL resources. This increases scheduling complexity. Thus, UE should be able to monitor CORESET under dynamic SFI of Unknown. </w:t>
            </w:r>
          </w:p>
        </w:tc>
      </w:tr>
      <w:tr w:rsidR="00D05B36" w:rsidRPr="00EB77D5" w14:paraId="2C47BF27" w14:textId="77777777" w:rsidTr="00AC0D75">
        <w:tc>
          <w:tcPr>
            <w:tcW w:w="1705" w:type="dxa"/>
          </w:tcPr>
          <w:p w14:paraId="293B7C71" w14:textId="2624D4AC" w:rsidR="00D05B36" w:rsidRDefault="00D05B36" w:rsidP="00D05B36">
            <w:r>
              <w:t xml:space="preserve">Spreadtrum </w:t>
            </w:r>
          </w:p>
        </w:tc>
        <w:tc>
          <w:tcPr>
            <w:tcW w:w="7924" w:type="dxa"/>
          </w:tcPr>
          <w:p w14:paraId="6A21C321" w14:textId="6DFF99D5" w:rsidR="00D05B36" w:rsidRDefault="00D05B36" w:rsidP="00D05B36">
            <w:r>
              <w:t>PDCCH is not monitored under dynamic SFI “unknown”. For one main reason to introduce GC-PDCCH is to reduce PDCCH blind decode number.</w:t>
            </w:r>
          </w:p>
        </w:tc>
      </w:tr>
      <w:tr w:rsidR="0002497F" w:rsidRPr="00EB77D5" w14:paraId="508D1695" w14:textId="77777777" w:rsidTr="00AC0D75">
        <w:tc>
          <w:tcPr>
            <w:tcW w:w="1705" w:type="dxa"/>
          </w:tcPr>
          <w:p w14:paraId="6871501B" w14:textId="20273146" w:rsidR="0002497F" w:rsidRDefault="0002497F" w:rsidP="0002497F">
            <w:r>
              <w:t>Samsung</w:t>
            </w:r>
          </w:p>
        </w:tc>
        <w:tc>
          <w:tcPr>
            <w:tcW w:w="7924" w:type="dxa"/>
          </w:tcPr>
          <w:p w14:paraId="5E1B18A3" w14:textId="1A9A1B94" w:rsidR="0002497F" w:rsidRDefault="0002497F" w:rsidP="0002497F">
            <w:r>
              <w:t>FFS. In principle ‘No’ as the symbol is reserved. However, FFS what happens for e.g. a CORESET with 3 symbols if the last symbol is turned to ‘reserved’ and the other two remain DL.</w:t>
            </w:r>
          </w:p>
        </w:tc>
      </w:tr>
    </w:tbl>
    <w:p w14:paraId="212ADAB8" w14:textId="77777777" w:rsidR="00EB77D5" w:rsidRPr="0072667F" w:rsidRDefault="00EB77D5" w:rsidP="00EB77D5"/>
    <w:p w14:paraId="0DDA44A4" w14:textId="3C86930A" w:rsidR="00626F0B" w:rsidRDefault="00626F0B" w:rsidP="00626F0B">
      <w:pPr>
        <w:pStyle w:val="Heading2"/>
      </w:pPr>
      <w:r>
        <w:t>2</w:t>
      </w:r>
      <w:r w:rsidR="002B2D75">
        <w:t>.5</w:t>
      </w:r>
      <w:r>
        <w:tab/>
        <w:t>GC-PDCCH monitoring</w:t>
      </w:r>
      <w:r w:rsidR="009A4935">
        <w:t xml:space="preserve"> configuration</w:t>
      </w:r>
    </w:p>
    <w:p w14:paraId="357CD564" w14:textId="77777777" w:rsidR="009A4935" w:rsidRDefault="009A4935" w:rsidP="009A4935">
      <w:r>
        <w:t>From NR Adhoc #3 offline:</w:t>
      </w:r>
    </w:p>
    <w:p w14:paraId="111334EC" w14:textId="77777777" w:rsidR="009A4935" w:rsidRPr="00070460" w:rsidRDefault="009A4935" w:rsidP="009A4935">
      <w:pPr>
        <w:pStyle w:val="ListParagraph"/>
        <w:numPr>
          <w:ilvl w:val="0"/>
          <w:numId w:val="3"/>
        </w:numPr>
      </w:pPr>
      <w:r w:rsidRPr="00070460">
        <w:t>Payload size and coding scheme, down-select from the following options:</w:t>
      </w:r>
    </w:p>
    <w:p w14:paraId="28E2022D" w14:textId="77777777" w:rsidR="009A4935" w:rsidRPr="00070460" w:rsidRDefault="009A4935" w:rsidP="009A4935">
      <w:pPr>
        <w:pStyle w:val="ListParagraph"/>
        <w:numPr>
          <w:ilvl w:val="1"/>
          <w:numId w:val="3"/>
        </w:numPr>
      </w:pPr>
      <w:r w:rsidRPr="00070460">
        <w:t>Option 1: Always add CRC and use Polar code like a normal PDCCH</w:t>
      </w:r>
    </w:p>
    <w:p w14:paraId="017A33EB" w14:textId="77777777" w:rsidR="009A4935" w:rsidRPr="00070460" w:rsidRDefault="009A4935" w:rsidP="009A4935">
      <w:pPr>
        <w:pStyle w:val="ListParagraph"/>
        <w:numPr>
          <w:ilvl w:val="1"/>
          <w:numId w:val="3"/>
        </w:numPr>
      </w:pPr>
      <w:r w:rsidRPr="00070460">
        <w:t>Option 2: Configurable payload size and CRC or coding scheme depends on the configured payload size</w:t>
      </w:r>
    </w:p>
    <w:p w14:paraId="4826815B" w14:textId="77777777" w:rsidR="009A4935" w:rsidRPr="00070460" w:rsidRDefault="009A4935" w:rsidP="009A4935">
      <w:pPr>
        <w:pStyle w:val="ListParagraph"/>
        <w:numPr>
          <w:ilvl w:val="2"/>
          <w:numId w:val="3"/>
        </w:numPr>
      </w:pPr>
      <w:r w:rsidRPr="00070460">
        <w:t>If payload size is small (&lt;= 11 bits), no CRC, using RM</w:t>
      </w:r>
    </w:p>
    <w:p w14:paraId="083D68BD" w14:textId="77777777" w:rsidR="009A4935" w:rsidRPr="00070460" w:rsidRDefault="009A4935" w:rsidP="009A4935">
      <w:pPr>
        <w:pStyle w:val="ListParagraph"/>
        <w:numPr>
          <w:ilvl w:val="2"/>
          <w:numId w:val="3"/>
        </w:numPr>
      </w:pPr>
      <w:r w:rsidRPr="00070460">
        <w:t>If payload size is larger (&gt;11 bits), add CRC, using Polar</w:t>
      </w:r>
    </w:p>
    <w:p w14:paraId="36E7D016" w14:textId="77777777" w:rsidR="009A4935" w:rsidRPr="00070460" w:rsidRDefault="009A4935" w:rsidP="009A4935">
      <w:pPr>
        <w:pStyle w:val="ListParagraph"/>
        <w:numPr>
          <w:ilvl w:val="3"/>
          <w:numId w:val="3"/>
        </w:numPr>
      </w:pPr>
      <w:r w:rsidRPr="00070460">
        <w:t>How long the CRC should be?</w:t>
      </w:r>
    </w:p>
    <w:p w14:paraId="7626A305" w14:textId="77777777" w:rsidR="009A4935" w:rsidRDefault="009A4935" w:rsidP="009A4935">
      <w:pPr>
        <w:pStyle w:val="ListParagraph"/>
        <w:numPr>
          <w:ilvl w:val="2"/>
          <w:numId w:val="3"/>
        </w:numPr>
      </w:pPr>
      <w:r w:rsidRPr="00070460">
        <w:t>Note the gNB can zero pad or combine with other fields to reach a gNB selected payload size</w:t>
      </w:r>
    </w:p>
    <w:p w14:paraId="4348FE83" w14:textId="77777777" w:rsidR="009A4935" w:rsidRDefault="009A4935" w:rsidP="009A4935">
      <w:r>
        <w:t>In RAN1 #90bis, it is further agreed when a GC-PDCCH monitoring is configured, the length of the payload and the location of the SFI within the payload is configured.</w:t>
      </w:r>
    </w:p>
    <w:p w14:paraId="6258BFA1" w14:textId="77777777" w:rsidR="009A4935" w:rsidRDefault="009A4935" w:rsidP="009A4935">
      <w:r>
        <w:t xml:space="preserve">The GC-PDCCH carrying SFI can be configured to multiplex with other functionalities, though no other functionalities have been agreed to be multiplexed yet in release 15. </w:t>
      </w:r>
    </w:p>
    <w:p w14:paraId="01BC6DBE" w14:textId="77777777" w:rsidR="009A4935" w:rsidRDefault="009A4935" w:rsidP="009A4935">
      <w:r>
        <w:t xml:space="preserve">As a result, the payload length of the GC-PDCCH has to be flexible. We cannot rule out the use case when the needed payload size of GC-PDCCH is very short (such as per slot GC-PDCCH with a few slot formats to indicate) and the use case when the needed payload size of GC-PDCCH is long (such as multi-slot GC-PDCCH and when the GC-PDCCH carries other functionality as well for future compatibility purpose). When the payload size of the GC-PDCCH is very small, always using Polar code with CRC will increase the number of CCEs needed to deliver the information to cell edge UEs. Therefore, </w:t>
      </w:r>
      <w:r>
        <w:lastRenderedPageBreak/>
        <w:t>we propose to support Option 2, which is a super set of Option 1:</w:t>
      </w:r>
    </w:p>
    <w:p w14:paraId="34CAB4DE" w14:textId="77777777" w:rsidR="009A4935" w:rsidRDefault="009A4935" w:rsidP="009A4935">
      <w:r w:rsidRPr="007E6576">
        <w:rPr>
          <w:highlight w:val="yellow"/>
        </w:rPr>
        <w:t>Proposal:</w:t>
      </w:r>
    </w:p>
    <w:p w14:paraId="5F896DE2" w14:textId="77777777" w:rsidR="009A4935" w:rsidRPr="00070460" w:rsidRDefault="009A4935" w:rsidP="009A4935">
      <w:pPr>
        <w:pStyle w:val="ListParagraph"/>
        <w:numPr>
          <w:ilvl w:val="0"/>
          <w:numId w:val="3"/>
        </w:numPr>
      </w:pPr>
      <w:r>
        <w:t>The coding scheme for GC-PDCCH carrying SFI is associated with the configured payload length</w:t>
      </w:r>
    </w:p>
    <w:p w14:paraId="364961A7" w14:textId="77777777" w:rsidR="009A4935" w:rsidRPr="00070460" w:rsidRDefault="009A4935" w:rsidP="009A4935">
      <w:pPr>
        <w:pStyle w:val="ListParagraph"/>
        <w:numPr>
          <w:ilvl w:val="1"/>
          <w:numId w:val="3"/>
        </w:numPr>
      </w:pPr>
      <w:r w:rsidRPr="00070460">
        <w:t xml:space="preserve">If payload </w:t>
      </w:r>
      <w:r>
        <w:t>length</w:t>
      </w:r>
      <w:r w:rsidRPr="00070460">
        <w:t xml:space="preserve"> is small (&lt;= 11 bits), no CRC, using RM</w:t>
      </w:r>
    </w:p>
    <w:p w14:paraId="38340262" w14:textId="77777777" w:rsidR="009A4935" w:rsidRPr="00070460" w:rsidRDefault="009A4935" w:rsidP="009A4935">
      <w:pPr>
        <w:pStyle w:val="ListParagraph"/>
        <w:numPr>
          <w:ilvl w:val="1"/>
          <w:numId w:val="3"/>
        </w:numPr>
      </w:pPr>
      <w:r>
        <w:t>If payload length</w:t>
      </w:r>
      <w:r w:rsidRPr="00070460">
        <w:t xml:space="preserve"> is larger (&gt;11 bits), add CRC, using Polar</w:t>
      </w:r>
    </w:p>
    <w:p w14:paraId="3E4C44B7" w14:textId="77777777" w:rsidR="009A4935" w:rsidRPr="00070460" w:rsidRDefault="009A4935" w:rsidP="009A4935">
      <w:pPr>
        <w:pStyle w:val="ListParagraph"/>
        <w:numPr>
          <w:ilvl w:val="2"/>
          <w:numId w:val="3"/>
        </w:numPr>
      </w:pPr>
      <w:r>
        <w:t>FFS: The length of CRC</w:t>
      </w:r>
    </w:p>
    <w:p w14:paraId="0EF4F587" w14:textId="77777777" w:rsidR="009A4935" w:rsidRDefault="009A4935" w:rsidP="009A4935">
      <w:pPr>
        <w:pStyle w:val="ListParagraph"/>
        <w:numPr>
          <w:ilvl w:val="1"/>
          <w:numId w:val="3"/>
        </w:numPr>
      </w:pPr>
      <w:r w:rsidRPr="00070460">
        <w:t xml:space="preserve">Note the gNB can zero pad or combine with other fields to reach a gNB selected payload </w:t>
      </w:r>
      <w:r>
        <w:t>length</w:t>
      </w:r>
    </w:p>
    <w:p w14:paraId="667BF5BC" w14:textId="77777777" w:rsidR="009A4935" w:rsidRDefault="009A4935" w:rsidP="009A4935">
      <w:r>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9A4935" w14:paraId="6215D207" w14:textId="77777777" w:rsidTr="00AC0D75">
        <w:tc>
          <w:tcPr>
            <w:tcW w:w="1705" w:type="dxa"/>
          </w:tcPr>
          <w:p w14:paraId="3C8F2841" w14:textId="77777777" w:rsidR="009A4935" w:rsidRDefault="009A4935" w:rsidP="00AC0D75">
            <w:r>
              <w:t>Company</w:t>
            </w:r>
          </w:p>
        </w:tc>
        <w:tc>
          <w:tcPr>
            <w:tcW w:w="7924" w:type="dxa"/>
          </w:tcPr>
          <w:p w14:paraId="5B082239" w14:textId="77777777" w:rsidR="009A4935" w:rsidRDefault="009A4935" w:rsidP="00AC0D75">
            <w:r>
              <w:t>Comments</w:t>
            </w:r>
          </w:p>
        </w:tc>
      </w:tr>
      <w:tr w:rsidR="00FD187F" w14:paraId="345CC921" w14:textId="77777777" w:rsidTr="00AC0D75">
        <w:tc>
          <w:tcPr>
            <w:tcW w:w="1705" w:type="dxa"/>
          </w:tcPr>
          <w:p w14:paraId="7A2730E7" w14:textId="1BE3C348" w:rsidR="00FD187F" w:rsidRDefault="00FD187F" w:rsidP="00FD187F">
            <w:r>
              <w:t>MediaTek</w:t>
            </w:r>
          </w:p>
        </w:tc>
        <w:tc>
          <w:tcPr>
            <w:tcW w:w="7924" w:type="dxa"/>
          </w:tcPr>
          <w:p w14:paraId="0BC75815" w14:textId="77777777" w:rsidR="00FD187F" w:rsidRDefault="00FD187F" w:rsidP="00FD187F">
            <w:pPr>
              <w:rPr>
                <w:lang w:eastAsia="zh-TW"/>
              </w:rPr>
            </w:pPr>
            <w:r>
              <w:rPr>
                <w:lang w:eastAsia="zh-TW"/>
              </w:rPr>
              <w:t xml:space="preserve">We do not agree with the proposal. </w:t>
            </w:r>
            <w:r>
              <w:t>We propose to use Polar with CRC for all payload length.</w:t>
            </w:r>
          </w:p>
          <w:p w14:paraId="4C8C105E" w14:textId="798AD692" w:rsidR="00FD187F" w:rsidRDefault="00FD187F" w:rsidP="00FD187F">
            <w:r>
              <w:rPr>
                <w:lang w:eastAsia="zh-TW"/>
              </w:rPr>
              <w:t>When the UE is configured to monitor GC-PDCCH, the GC-PDCCH may or may not be transmitted by gNB. In this case, CRC becomes very beneficial for maintaining a low false alarm rate (FAR). FAR of Polar can be controlled at 10</w:t>
            </w:r>
            <w:r w:rsidRPr="00D42E96">
              <w:rPr>
                <w:vertAlign w:val="superscript"/>
                <w:lang w:eastAsia="zh-TW"/>
              </w:rPr>
              <w:t>-6</w:t>
            </w:r>
            <w:r>
              <w:rPr>
                <w:lang w:eastAsia="zh-TW"/>
              </w:rPr>
              <w:t xml:space="preserve"> due to CRC protection. However, the trade-off between FAR and BLER performance is difficult for RM without CRC. </w:t>
            </w:r>
            <w:r>
              <w:t xml:space="preserve"> </w:t>
            </w:r>
          </w:p>
        </w:tc>
      </w:tr>
      <w:tr w:rsidR="00AC0D75" w14:paraId="50A94E8B" w14:textId="77777777" w:rsidTr="00AC0D75">
        <w:tc>
          <w:tcPr>
            <w:tcW w:w="1705" w:type="dxa"/>
          </w:tcPr>
          <w:p w14:paraId="758621F7" w14:textId="6E44C8EC" w:rsidR="00AC0D75" w:rsidRDefault="00AC0D75" w:rsidP="00AC0D75">
            <w:r>
              <w:rPr>
                <w:rFonts w:eastAsia="MS Mincho" w:hint="eastAsia"/>
                <w:lang w:eastAsia="ja-JP"/>
              </w:rPr>
              <w:t>Panasonic</w:t>
            </w:r>
          </w:p>
        </w:tc>
        <w:tc>
          <w:tcPr>
            <w:tcW w:w="7924" w:type="dxa"/>
          </w:tcPr>
          <w:p w14:paraId="5FDD02DD" w14:textId="77777777" w:rsidR="00AC0D75" w:rsidRDefault="00AC0D75" w:rsidP="00AC0D75">
            <w:pPr>
              <w:rPr>
                <w:rFonts w:eastAsia="MS Mincho"/>
                <w:lang w:eastAsia="ja-JP"/>
              </w:rPr>
            </w:pPr>
            <w:r>
              <w:rPr>
                <w:rFonts w:eastAsia="MS Mincho" w:hint="eastAsia"/>
                <w:lang w:eastAsia="ja-JP"/>
              </w:rPr>
              <w:t xml:space="preserve">Our view is to have CRC usign Polar. </w:t>
            </w:r>
          </w:p>
          <w:p w14:paraId="3CC3BF50" w14:textId="77777777" w:rsidR="00AC0D75" w:rsidRDefault="00AC0D75" w:rsidP="00AC0D75">
            <w:pPr>
              <w:rPr>
                <w:rFonts w:eastAsia="MS Mincho"/>
                <w:lang w:eastAsia="ja-JP"/>
              </w:rPr>
            </w:pPr>
            <w:r>
              <w:rPr>
                <w:rFonts w:eastAsia="MS Mincho"/>
                <w:lang w:eastAsia="ja-JP"/>
              </w:rPr>
              <w:t xml:space="preserve">We think </w:t>
            </w:r>
            <w:r w:rsidRPr="00DB1354">
              <w:rPr>
                <w:rFonts w:eastAsia="MS Mincho"/>
                <w:lang w:eastAsia="ja-JP"/>
              </w:rPr>
              <w:t>Group common PDCCH can contain 1. Field to control dynamic rate matching of aperiodic CSI-RS, 2. reservation of PDCCH, 3. reservation for short PUCCH/SRS, 4. transmission of SRS, 5. power control command and 6. HARQ ACK/NACK for grant-free.</w:t>
            </w:r>
          </w:p>
          <w:p w14:paraId="35D1E775" w14:textId="77777777" w:rsidR="00AC0D75" w:rsidRDefault="00AC0D75" w:rsidP="00AC0D75">
            <w:pPr>
              <w:rPr>
                <w:lang w:eastAsia="zh-TW"/>
              </w:rPr>
            </w:pPr>
          </w:p>
        </w:tc>
      </w:tr>
      <w:tr w:rsidR="0035010C" w14:paraId="4D72B544" w14:textId="77777777" w:rsidTr="00AC0D75">
        <w:tc>
          <w:tcPr>
            <w:tcW w:w="1705" w:type="dxa"/>
          </w:tcPr>
          <w:p w14:paraId="1B4FC698" w14:textId="5283F062" w:rsidR="0035010C" w:rsidRDefault="0035010C" w:rsidP="0035010C">
            <w:pPr>
              <w:rPr>
                <w:rFonts w:eastAsia="MS Mincho"/>
                <w:lang w:eastAsia="ja-JP"/>
              </w:rPr>
            </w:pPr>
            <w:r>
              <w:t>NTT DOCOMO</w:t>
            </w:r>
          </w:p>
        </w:tc>
        <w:tc>
          <w:tcPr>
            <w:tcW w:w="7924" w:type="dxa"/>
          </w:tcPr>
          <w:p w14:paraId="5E827295" w14:textId="2AA9B65F" w:rsidR="0035010C" w:rsidRDefault="0035010C" w:rsidP="0035010C">
            <w:pPr>
              <w:rPr>
                <w:rFonts w:eastAsia="MS Mincho"/>
                <w:lang w:eastAsia="ja-JP"/>
              </w:rPr>
            </w:pPr>
            <w:r>
              <w:t>We don’t support the proposal.</w:t>
            </w:r>
            <w:r>
              <w:rPr>
                <w:rFonts w:eastAsia="SimSun"/>
              </w:rPr>
              <w:t xml:space="preserve"> </w:t>
            </w:r>
            <w:r>
              <w:t>From the perspective of UEs, the payload size of SFI to be monitored may be small, but from network perspective, it is not true; group common PDCCH can contain multiple SFI fields, and UE can monitor one or some of the SFI fileds for one or some serving cells. Besides, to ensure the forward compatibility of group common PDCCH, other field in a group common PDCCH can be reserved for Rel.15, but for Rel.16 or later, additional function can be introduced by using this reserved field. Therefore, payload size of group common PDCCH would not need to be very small. Support of two coding schemes requires doubled test-cases, which would not be feasible for Rel.15. In our view, the coding scheme for GC-PDCCH can be designed same as that of regular PDCCH.</w:t>
            </w:r>
          </w:p>
        </w:tc>
      </w:tr>
      <w:tr w:rsidR="0002497F" w14:paraId="1D6AFA8D" w14:textId="77777777" w:rsidTr="00AC0D75">
        <w:tc>
          <w:tcPr>
            <w:tcW w:w="1705" w:type="dxa"/>
          </w:tcPr>
          <w:p w14:paraId="4472B3EC" w14:textId="58DAE08D" w:rsidR="0002497F" w:rsidRDefault="0002497F" w:rsidP="0002497F">
            <w:r>
              <w:t>Samsung</w:t>
            </w:r>
          </w:p>
        </w:tc>
        <w:tc>
          <w:tcPr>
            <w:tcW w:w="7924" w:type="dxa"/>
          </w:tcPr>
          <w:p w14:paraId="7F6D4131" w14:textId="5FE57210" w:rsidR="0002497F" w:rsidRDefault="0002497F" w:rsidP="0002497F">
            <w:r>
              <w:rPr>
                <w:lang w:eastAsia="zh-TW"/>
              </w:rPr>
              <w:t>Disagree with the proposal. Polar code is always used. The reasons have been extensively discussed and some are outlined above by other companies.</w:t>
            </w:r>
          </w:p>
        </w:tc>
      </w:tr>
      <w:tr w:rsidR="0002497F" w14:paraId="4911C9DD" w14:textId="77777777" w:rsidTr="00AC0D75">
        <w:tc>
          <w:tcPr>
            <w:tcW w:w="1705" w:type="dxa"/>
          </w:tcPr>
          <w:p w14:paraId="6A4DBA51" w14:textId="0055BEC9" w:rsidR="0002497F" w:rsidRDefault="0002497F" w:rsidP="0002497F">
            <w:r>
              <w:rPr>
                <w:rFonts w:eastAsia="MS Mincho" w:hint="eastAsia"/>
                <w:lang w:eastAsia="ja-JP"/>
              </w:rPr>
              <w:t>Fujitsu</w:t>
            </w:r>
          </w:p>
        </w:tc>
        <w:tc>
          <w:tcPr>
            <w:tcW w:w="7924" w:type="dxa"/>
          </w:tcPr>
          <w:p w14:paraId="42F195EF" w14:textId="7484D8DE" w:rsidR="0002497F" w:rsidRDefault="0002497F" w:rsidP="0002497F">
            <w:r>
              <w:rPr>
                <w:rFonts w:eastAsia="MS Mincho" w:hint="eastAsia"/>
                <w:lang w:eastAsia="ja-JP"/>
              </w:rPr>
              <w:t>We</w:t>
            </w:r>
            <w:r>
              <w:rPr>
                <w:rFonts w:eastAsia="MS Mincho"/>
                <w:lang w:eastAsia="ja-JP"/>
              </w:rPr>
              <w:t xml:space="preserve"> support to apply same design of normal PDCCH to GC-PDCCH, i.e. always add CRC using polar.</w:t>
            </w:r>
          </w:p>
        </w:tc>
      </w:tr>
    </w:tbl>
    <w:p w14:paraId="627B0BCE" w14:textId="77777777" w:rsidR="009A4935" w:rsidRDefault="009A4935" w:rsidP="00EB77D5"/>
    <w:p w14:paraId="4623D749" w14:textId="3E94833A" w:rsidR="00F02A61" w:rsidRDefault="00F02A61" w:rsidP="00EB77D5">
      <w:r>
        <w:t xml:space="preserve">Many companies raise the issue about the relationship between GC-PDCCH decoding/processing time and when it can be applied. Since GC-PDCCH decoding takes time, it does not make sense to expect it being applied earlier than it can be decoded. </w:t>
      </w:r>
    </w:p>
    <w:p w14:paraId="46273E77" w14:textId="77777777" w:rsidR="00E53B70" w:rsidRDefault="00E53B70" w:rsidP="00EB77D5"/>
    <w:p w14:paraId="232AF0D5" w14:textId="0809C3C8" w:rsidR="00F02A61" w:rsidRDefault="00F02A61" w:rsidP="00EB77D5">
      <w:r w:rsidRPr="00F02A61">
        <w:rPr>
          <w:highlight w:val="yellow"/>
        </w:rPr>
        <w:t>Proposal:</w:t>
      </w:r>
    </w:p>
    <w:p w14:paraId="7600D16E" w14:textId="6043B0C5" w:rsidR="00130EC4" w:rsidRDefault="00130EC4" w:rsidP="00790F84">
      <w:pPr>
        <w:pStyle w:val="ListParagraph"/>
        <w:numPr>
          <w:ilvl w:val="0"/>
          <w:numId w:val="7"/>
        </w:numPr>
      </w:pPr>
      <w:r>
        <w:t xml:space="preserve">On </w:t>
      </w:r>
      <w:r w:rsidR="00F02A61">
        <w:t>action time and effective range</w:t>
      </w:r>
      <w:r>
        <w:t xml:space="preserve"> of dynamic SFI</w:t>
      </w:r>
    </w:p>
    <w:p w14:paraId="339C810C" w14:textId="7718A61B" w:rsidR="00654D8D" w:rsidRDefault="00654D8D" w:rsidP="00790F84">
      <w:pPr>
        <w:pStyle w:val="ListParagraph"/>
        <w:numPr>
          <w:ilvl w:val="1"/>
          <w:numId w:val="7"/>
        </w:numPr>
      </w:pPr>
      <w:r>
        <w:t>Effective range should start from current slot</w:t>
      </w:r>
      <w:r w:rsidR="00F02A61">
        <w:t xml:space="preserve"> the dynamic SFI is transmitted</w:t>
      </w:r>
    </w:p>
    <w:p w14:paraId="10E561E3" w14:textId="3D65B3F3" w:rsidR="001268DA" w:rsidRDefault="001268DA" w:rsidP="00790F84">
      <w:pPr>
        <w:pStyle w:val="ListParagraph"/>
        <w:numPr>
          <w:ilvl w:val="1"/>
          <w:numId w:val="7"/>
        </w:numPr>
      </w:pPr>
      <w:r>
        <w:t>To cancel UL</w:t>
      </w:r>
      <w:r w:rsidR="00F02A61">
        <w:t xml:space="preserve"> operation</w:t>
      </w:r>
      <w:r>
        <w:t>, need N2/K2 time</w:t>
      </w:r>
    </w:p>
    <w:p w14:paraId="4BFC9231" w14:textId="481B4FE0" w:rsidR="001268DA" w:rsidRDefault="001268DA" w:rsidP="00790F84">
      <w:pPr>
        <w:pStyle w:val="ListParagraph"/>
        <w:numPr>
          <w:ilvl w:val="1"/>
          <w:numId w:val="7"/>
        </w:numPr>
      </w:pPr>
      <w:r>
        <w:t>To cancel DL</w:t>
      </w:r>
      <w:r w:rsidR="00F02A61">
        <w:t xml:space="preserve"> operation</w:t>
      </w:r>
      <w:r>
        <w:t>, need K0 time, same slot will be enough</w:t>
      </w:r>
    </w:p>
    <w:p w14:paraId="7EC9E641" w14:textId="17F406D0" w:rsidR="0071133E" w:rsidRDefault="0071133E" w:rsidP="00790F84">
      <w:pPr>
        <w:pStyle w:val="ListParagraph"/>
        <w:numPr>
          <w:ilvl w:val="2"/>
          <w:numId w:val="7"/>
        </w:numPr>
      </w:pPr>
      <w:r>
        <w:t>This may be UE specific, depends on how fast a UE can process SFI</w:t>
      </w:r>
    </w:p>
    <w:p w14:paraId="23E8676C" w14:textId="370636D0" w:rsidR="0071133E" w:rsidRDefault="0071133E" w:rsidP="00EB77D5"/>
    <w:p w14:paraId="151D334C" w14:textId="77777777" w:rsidR="002B7E97" w:rsidRDefault="002B7E97" w:rsidP="002B7E97">
      <w:r>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2B7E97" w14:paraId="24F99D50" w14:textId="77777777" w:rsidTr="00AC0D75">
        <w:tc>
          <w:tcPr>
            <w:tcW w:w="1705" w:type="dxa"/>
          </w:tcPr>
          <w:p w14:paraId="1C45A9A0" w14:textId="77777777" w:rsidR="002B7E97" w:rsidRDefault="002B7E97" w:rsidP="00AC0D75">
            <w:r>
              <w:t>Company</w:t>
            </w:r>
          </w:p>
        </w:tc>
        <w:tc>
          <w:tcPr>
            <w:tcW w:w="7924" w:type="dxa"/>
          </w:tcPr>
          <w:p w14:paraId="37892FC0" w14:textId="77777777" w:rsidR="002B7E97" w:rsidRDefault="002B7E97" w:rsidP="00AC0D75">
            <w:r>
              <w:t>Comments</w:t>
            </w:r>
          </w:p>
        </w:tc>
      </w:tr>
      <w:tr w:rsidR="00FD187F" w14:paraId="405FB6F7" w14:textId="77777777" w:rsidTr="00AC0D75">
        <w:tc>
          <w:tcPr>
            <w:tcW w:w="1705" w:type="dxa"/>
          </w:tcPr>
          <w:p w14:paraId="1714C142" w14:textId="40D1649F" w:rsidR="00FD187F" w:rsidRDefault="00FD187F" w:rsidP="00FD187F">
            <w:r>
              <w:t>MediaTek</w:t>
            </w:r>
          </w:p>
        </w:tc>
        <w:tc>
          <w:tcPr>
            <w:tcW w:w="7924" w:type="dxa"/>
          </w:tcPr>
          <w:p w14:paraId="3C0DF8FC" w14:textId="77777777" w:rsidR="00FD187F" w:rsidRDefault="00FD187F" w:rsidP="00FD187F">
            <w:r>
              <w:t>We do not agree with the timing in the 2</w:t>
            </w:r>
            <w:r w:rsidRPr="009158E6">
              <w:rPr>
                <w:vertAlign w:val="superscript"/>
              </w:rPr>
              <w:t>nd</w:t>
            </w:r>
            <w:r>
              <w:t xml:space="preserve"> and 3</w:t>
            </w:r>
            <w:r w:rsidRPr="009158E6">
              <w:rPr>
                <w:vertAlign w:val="superscript"/>
              </w:rPr>
              <w:t>rd</w:t>
            </w:r>
            <w:r>
              <w:t xml:space="preserve"> sub-bullets. Below we state the reason. More details can be found in Section 6 of R1-1721045. </w:t>
            </w:r>
          </w:p>
          <w:p w14:paraId="7F15B17C" w14:textId="77777777" w:rsidR="00FD187F" w:rsidRDefault="00FD187F" w:rsidP="00FD187F">
            <w:r>
              <w:lastRenderedPageBreak/>
              <w:t>Dynamic SFI may change the direction expected by UE. An example is as follows. A slot is assigned as “unknown” by semi-static DL/UL assignment. Later, this slot is overwritten by UE-specific RRC configuration to be for periodic channel state information report, which implies this slot is for “UL” measurement. Later again, this slot can be overwritten by dynamic SFI as “DL”. Therefore, the direction of this slot is changed from “unknown” to “UL measurement” and then to “DL”. Note that, according to agreements, overwriting “UL measurement” by dynamic SFI to “DL” is allowed as long as the slot is “unknown” by semi-static DL/UL assignment.</w:t>
            </w:r>
          </w:p>
          <w:p w14:paraId="7E46EF5C" w14:textId="77777777" w:rsidR="00FD187F" w:rsidRDefault="00FD187F" w:rsidP="00FD187F">
            <w:r>
              <w:t xml:space="preserve">When there is direction change, pre-scheduled RF events need to be cancelled, and new events are assigned. The process is non-trivial, and it may be pended or pre-empted by other higher priority tasks. According to our evaluation, the timing is 1 msec for all SCS. </w:t>
            </w:r>
          </w:p>
          <w:p w14:paraId="1246C77D" w14:textId="77777777" w:rsidR="00FD187F" w:rsidRDefault="00FD187F" w:rsidP="00FD187F"/>
        </w:tc>
      </w:tr>
      <w:tr w:rsidR="00AC0D75" w14:paraId="5776D44C" w14:textId="77777777" w:rsidTr="00AC0D75">
        <w:tc>
          <w:tcPr>
            <w:tcW w:w="1705" w:type="dxa"/>
          </w:tcPr>
          <w:p w14:paraId="7381FBE1" w14:textId="5CA9770D" w:rsidR="00AC0D75" w:rsidRDefault="00AC0D75" w:rsidP="00AC0D75">
            <w:r>
              <w:rPr>
                <w:rFonts w:eastAsia="MS Mincho" w:hint="eastAsia"/>
                <w:lang w:eastAsia="ja-JP"/>
              </w:rPr>
              <w:lastRenderedPageBreak/>
              <w:t>Panasonic</w:t>
            </w:r>
          </w:p>
        </w:tc>
        <w:tc>
          <w:tcPr>
            <w:tcW w:w="7924" w:type="dxa"/>
          </w:tcPr>
          <w:p w14:paraId="5CA8EC1C" w14:textId="6C4918F1" w:rsidR="00AC0D75" w:rsidRDefault="00AC0D75" w:rsidP="00AC0D75">
            <w:r>
              <w:rPr>
                <w:rFonts w:eastAsia="MS Mincho" w:hint="eastAsia"/>
                <w:lang w:eastAsia="ja-JP"/>
              </w:rPr>
              <w:t>We agree the proposal.</w:t>
            </w:r>
          </w:p>
        </w:tc>
      </w:tr>
      <w:tr w:rsidR="00DA2A90" w14:paraId="74B07BC3" w14:textId="77777777" w:rsidTr="00DA2A90">
        <w:tc>
          <w:tcPr>
            <w:tcW w:w="1705" w:type="dxa"/>
            <w:hideMark/>
          </w:tcPr>
          <w:p w14:paraId="45000962" w14:textId="77777777" w:rsidR="00DA2A90" w:rsidRDefault="00DA2A90">
            <w:pPr>
              <w:rPr>
                <w:kern w:val="0"/>
              </w:rPr>
            </w:pPr>
            <w:r>
              <w:t>NTT DOCOMO</w:t>
            </w:r>
          </w:p>
        </w:tc>
        <w:tc>
          <w:tcPr>
            <w:tcW w:w="7924" w:type="dxa"/>
            <w:hideMark/>
          </w:tcPr>
          <w:p w14:paraId="2D74CB85" w14:textId="77777777" w:rsidR="00DA2A90" w:rsidRDefault="00DA2A90">
            <w:pPr>
              <w:rPr>
                <w:rFonts w:eastAsia="MS Mincho"/>
                <w:lang w:eastAsia="ja-JP"/>
              </w:rPr>
            </w:pPr>
            <w:r>
              <w:t>We agree that action time and effective range of dynamic SFI should be defined. Currently, we are open on the exact processing time.</w:t>
            </w:r>
          </w:p>
        </w:tc>
      </w:tr>
      <w:tr w:rsidR="00CC68F3" w14:paraId="585154CF" w14:textId="77777777" w:rsidTr="00AC0D75">
        <w:tc>
          <w:tcPr>
            <w:tcW w:w="1705" w:type="dxa"/>
          </w:tcPr>
          <w:p w14:paraId="0D9D83C0" w14:textId="29679D07" w:rsidR="00CC68F3" w:rsidRDefault="00CC68F3" w:rsidP="00CC68F3">
            <w:pPr>
              <w:rPr>
                <w:rFonts w:eastAsia="MS Mincho"/>
                <w:lang w:eastAsia="ja-JP"/>
              </w:rPr>
            </w:pPr>
            <w:r>
              <w:t>Apple</w:t>
            </w:r>
          </w:p>
        </w:tc>
        <w:tc>
          <w:tcPr>
            <w:tcW w:w="7924" w:type="dxa"/>
          </w:tcPr>
          <w:p w14:paraId="06FFE725" w14:textId="77777777" w:rsidR="00CC68F3" w:rsidRDefault="00CC68F3" w:rsidP="00CC68F3">
            <w:r>
              <w:t xml:space="preserve">In our understaning, action time is the time(slot) that the received SFI is applied. And, range of dynamic SFI is the sequence of slot(s) where the SFI is applied. </w:t>
            </w:r>
          </w:p>
          <w:p w14:paraId="6ED40F06" w14:textId="22532280" w:rsidR="00CC68F3" w:rsidRDefault="00CC68F3" w:rsidP="00CC68F3">
            <w:pPr>
              <w:rPr>
                <w:rFonts w:eastAsia="MS Mincho"/>
                <w:lang w:eastAsia="ja-JP"/>
              </w:rPr>
            </w:pPr>
            <w:r>
              <w:t>We are fine with first bullet.</w:t>
            </w:r>
          </w:p>
        </w:tc>
      </w:tr>
      <w:tr w:rsidR="0002497F" w14:paraId="1D406AF7" w14:textId="77777777" w:rsidTr="00AC0D75">
        <w:tc>
          <w:tcPr>
            <w:tcW w:w="1705" w:type="dxa"/>
          </w:tcPr>
          <w:p w14:paraId="3439E2F2" w14:textId="28884861" w:rsidR="0002497F" w:rsidRDefault="0002497F" w:rsidP="0002497F">
            <w:r>
              <w:t>Samsung</w:t>
            </w:r>
          </w:p>
        </w:tc>
        <w:tc>
          <w:tcPr>
            <w:tcW w:w="7924" w:type="dxa"/>
          </w:tcPr>
          <w:p w14:paraId="2BC41AAF" w14:textId="0F4D84F0" w:rsidR="0002497F" w:rsidRDefault="0002497F" w:rsidP="0002497F">
            <w:r>
              <w:t>FFS depending on whether any restrictions apply for the first slot. In general, effective timing should be defined by N2/K2.</w:t>
            </w:r>
          </w:p>
        </w:tc>
      </w:tr>
      <w:tr w:rsidR="0002497F" w14:paraId="5AB3D2FC" w14:textId="77777777" w:rsidTr="00AC0D75">
        <w:tc>
          <w:tcPr>
            <w:tcW w:w="1705" w:type="dxa"/>
          </w:tcPr>
          <w:p w14:paraId="50EC3450" w14:textId="2BF19A8B" w:rsidR="0002497F" w:rsidRDefault="0002497F" w:rsidP="0002497F">
            <w:r>
              <w:rPr>
                <w:rFonts w:eastAsia="MS Mincho" w:hint="eastAsia"/>
                <w:lang w:eastAsia="ja-JP"/>
              </w:rPr>
              <w:t>Fujitsu</w:t>
            </w:r>
          </w:p>
        </w:tc>
        <w:tc>
          <w:tcPr>
            <w:tcW w:w="7924" w:type="dxa"/>
          </w:tcPr>
          <w:p w14:paraId="109FBA1E" w14:textId="6EC2988A" w:rsidR="0002497F" w:rsidRDefault="0002497F" w:rsidP="0002497F">
            <w:r>
              <w:rPr>
                <w:rFonts w:eastAsia="MS Mincho" w:hint="eastAsia"/>
                <w:lang w:eastAsia="ja-JP"/>
              </w:rPr>
              <w:t>W</w:t>
            </w:r>
            <w:r>
              <w:rPr>
                <w:rFonts w:eastAsia="MS Mincho"/>
                <w:lang w:eastAsia="ja-JP"/>
              </w:rPr>
              <w:t>e agree with the proposal</w:t>
            </w:r>
          </w:p>
        </w:tc>
      </w:tr>
    </w:tbl>
    <w:p w14:paraId="16D7666A" w14:textId="77777777" w:rsidR="00B66956" w:rsidRDefault="00B66956" w:rsidP="00EB77D5"/>
    <w:p w14:paraId="209F8C3D" w14:textId="20688856" w:rsidR="00B66956" w:rsidRDefault="00D155DE" w:rsidP="00D155DE">
      <w:pPr>
        <w:pStyle w:val="Heading2"/>
      </w:pPr>
      <w:r>
        <w:t>2.6</w:t>
      </w:r>
      <w:r w:rsidR="007230A4">
        <w:t xml:space="preserve"> </w:t>
      </w:r>
      <w:r w:rsidR="003269B8">
        <w:t>Others</w:t>
      </w:r>
    </w:p>
    <w:p w14:paraId="07ABB5C9" w14:textId="76A2EF98" w:rsidR="003269B8" w:rsidRDefault="003269B8" w:rsidP="003269B8">
      <w:pPr>
        <w:rPr>
          <w:lang w:val="en-GB" w:eastAsia="en-US"/>
        </w:rPr>
      </w:pPr>
      <w:r>
        <w:rPr>
          <w:lang w:val="en-GB" w:eastAsia="en-US"/>
        </w:rPr>
        <w:t>Please list other items you would like to discuss here</w:t>
      </w:r>
      <w:r w:rsidR="00FF2247">
        <w:rPr>
          <w:lang w:val="en-GB" w:eastAsia="en-US"/>
        </w:rPr>
        <w:t>:</w:t>
      </w:r>
    </w:p>
    <w:p w14:paraId="63CE8F2E" w14:textId="77777777" w:rsidR="00FF2247" w:rsidRDefault="00FF2247" w:rsidP="003269B8">
      <w:pPr>
        <w:rPr>
          <w:lang w:val="en-GB" w:eastAsia="en-US"/>
        </w:rPr>
      </w:pPr>
    </w:p>
    <w:p w14:paraId="0ED6E272" w14:textId="77777777" w:rsidR="005D3FD0" w:rsidRDefault="00FF2247" w:rsidP="00FF2247">
      <w:pPr>
        <w:rPr>
          <w:lang w:val="en-GB" w:eastAsia="en-US"/>
        </w:rPr>
      </w:pPr>
      <w:r w:rsidRPr="00FF2247">
        <w:rPr>
          <w:lang w:val="en-GB" w:eastAsia="en-US"/>
        </w:rPr>
        <w:t>Discussion point:</w:t>
      </w:r>
      <w:r>
        <w:rPr>
          <w:lang w:val="en-GB" w:eastAsia="en-US"/>
        </w:rPr>
        <w:t xml:space="preserve"> </w:t>
      </w:r>
    </w:p>
    <w:p w14:paraId="43489C80" w14:textId="57BCD6CA" w:rsidR="00FF2247" w:rsidRPr="00FF2247" w:rsidRDefault="005D3FD0" w:rsidP="00FF2247">
      <w:pPr>
        <w:rPr>
          <w:lang w:val="en-GB" w:eastAsia="en-US"/>
        </w:rPr>
      </w:pPr>
      <w:r>
        <w:rPr>
          <w:lang w:val="en-GB" w:eastAsia="en-US"/>
        </w:rPr>
        <w:t>On c</w:t>
      </w:r>
      <w:r w:rsidR="00FF2247" w:rsidRPr="00FF2247">
        <w:rPr>
          <w:lang w:val="en-GB" w:eastAsia="en-US"/>
        </w:rPr>
        <w:t>ollision handling between serving cell UL/unknown resource and neighbor cell RRM.</w:t>
      </w:r>
      <w:r w:rsidR="00FF2247">
        <w:rPr>
          <w:lang w:val="en-GB" w:eastAsia="en-US"/>
        </w:rPr>
        <w:t xml:space="preserve"> </w:t>
      </w:r>
    </w:p>
    <w:p w14:paraId="2A60EA6E" w14:textId="77777777" w:rsidR="00FF2247" w:rsidRDefault="00FF2247" w:rsidP="00FF2247">
      <w:pPr>
        <w:rPr>
          <w:lang w:val="en-GB" w:eastAsia="en-US"/>
        </w:rPr>
      </w:pPr>
    </w:p>
    <w:tbl>
      <w:tblPr>
        <w:tblStyle w:val="TableGrid"/>
        <w:tblW w:w="0" w:type="auto"/>
        <w:tblLook w:val="04A0" w:firstRow="1" w:lastRow="0" w:firstColumn="1" w:lastColumn="0" w:noHBand="0" w:noVBand="1"/>
      </w:tblPr>
      <w:tblGrid>
        <w:gridCol w:w="1705"/>
        <w:gridCol w:w="7924"/>
      </w:tblGrid>
      <w:tr w:rsidR="00FF2247" w14:paraId="1D0423E5" w14:textId="77777777" w:rsidTr="00AC0D75">
        <w:tc>
          <w:tcPr>
            <w:tcW w:w="1705" w:type="dxa"/>
          </w:tcPr>
          <w:p w14:paraId="630E399A" w14:textId="77777777" w:rsidR="00FF2247" w:rsidRDefault="00FF2247" w:rsidP="00AC0D75">
            <w:r>
              <w:t>Company</w:t>
            </w:r>
          </w:p>
        </w:tc>
        <w:tc>
          <w:tcPr>
            <w:tcW w:w="7924" w:type="dxa"/>
          </w:tcPr>
          <w:p w14:paraId="33C4B944" w14:textId="77777777" w:rsidR="00FF2247" w:rsidRDefault="00FF2247" w:rsidP="00AC0D75">
            <w:r>
              <w:t>Comments</w:t>
            </w:r>
          </w:p>
        </w:tc>
      </w:tr>
      <w:tr w:rsidR="005D3FD0" w14:paraId="7339C87C" w14:textId="77777777" w:rsidTr="00AC0D75">
        <w:tc>
          <w:tcPr>
            <w:tcW w:w="1705" w:type="dxa"/>
          </w:tcPr>
          <w:p w14:paraId="33A2F4A6" w14:textId="3DC7B464" w:rsidR="005D3FD0" w:rsidRDefault="005D3FD0" w:rsidP="00AC0D75">
            <w:r>
              <w:t>Vivo</w:t>
            </w:r>
          </w:p>
        </w:tc>
        <w:tc>
          <w:tcPr>
            <w:tcW w:w="7924" w:type="dxa"/>
          </w:tcPr>
          <w:p w14:paraId="0D90487E" w14:textId="6A74E830" w:rsidR="005D3FD0" w:rsidRDefault="005D3FD0" w:rsidP="00AC0D75">
            <w:r w:rsidRPr="00FF2247">
              <w:rPr>
                <w:lang w:val="en-GB" w:eastAsia="en-US"/>
              </w:rPr>
              <w:t>Here the neighbor cell RRM includes to both SS block based and CSI-RS based. In case the SS block or CSI-RS for RRM measurement are transmitted in different time instance between serving and neighbor cells, it would happen that, at a time instance for a UE to measure neighbor cell RRM, the transmission direction for its serving cell is UL or unknown and hence collision between serving cell UL transmission and neighbor cell RRM. How to handle such collision should be discussed.</w:t>
            </w:r>
          </w:p>
        </w:tc>
      </w:tr>
      <w:tr w:rsidR="00AC0D75" w14:paraId="5B78767E" w14:textId="77777777" w:rsidTr="00AC0D75">
        <w:tc>
          <w:tcPr>
            <w:tcW w:w="1705" w:type="dxa"/>
          </w:tcPr>
          <w:p w14:paraId="42E1D8E4" w14:textId="6F734F99" w:rsidR="00AC0D75" w:rsidRDefault="00AC0D75" w:rsidP="00AC0D75">
            <w:r>
              <w:rPr>
                <w:rFonts w:eastAsia="MS Mincho" w:hint="eastAsia"/>
                <w:lang w:eastAsia="ja-JP"/>
              </w:rPr>
              <w:t>Panasonic</w:t>
            </w:r>
          </w:p>
        </w:tc>
        <w:tc>
          <w:tcPr>
            <w:tcW w:w="7924" w:type="dxa"/>
          </w:tcPr>
          <w:p w14:paraId="6D4A6E5A" w14:textId="35C18B48" w:rsidR="00AC0D75" w:rsidRDefault="00AC0D75" w:rsidP="00AC0D75">
            <w:r>
              <w:rPr>
                <w:rFonts w:eastAsia="MS Mincho" w:hint="eastAsia"/>
                <w:lang w:eastAsia="ja-JP"/>
              </w:rPr>
              <w:t xml:space="preserve">From current serving cell perspective, neighbouring cell RRM is realized by DL resource (except UL measureemnt of neighbour cell which was discussed in </w:t>
            </w:r>
            <w:r>
              <w:rPr>
                <w:rFonts w:eastAsia="MS Mincho"/>
                <w:lang w:eastAsia="ja-JP"/>
              </w:rPr>
              <w:t>duplexing agenda before). From neighbour cell perspective, UE assume the measurement resoruce as DL.</w:t>
            </w:r>
          </w:p>
        </w:tc>
      </w:tr>
    </w:tbl>
    <w:p w14:paraId="3FFE24E3" w14:textId="77777777" w:rsidR="00FF2247" w:rsidRDefault="00FF2247" w:rsidP="003269B8">
      <w:pPr>
        <w:rPr>
          <w:lang w:val="en-GB" w:eastAsia="en-US"/>
        </w:rPr>
      </w:pPr>
    </w:p>
    <w:p w14:paraId="1C9E2311" w14:textId="77777777" w:rsidR="003269B8" w:rsidRDefault="003269B8" w:rsidP="003269B8">
      <w:pPr>
        <w:rPr>
          <w:lang w:val="en-GB" w:eastAsia="en-US"/>
        </w:rPr>
      </w:pPr>
    </w:p>
    <w:p w14:paraId="12FFDF64" w14:textId="04CA956C" w:rsidR="003269B8" w:rsidRDefault="003269B8" w:rsidP="003269B8">
      <w:pPr>
        <w:rPr>
          <w:highlight w:val="yellow"/>
          <w:lang w:val="en-GB" w:eastAsia="en-US"/>
        </w:rPr>
      </w:pPr>
      <w:r w:rsidRPr="003269B8">
        <w:rPr>
          <w:highlight w:val="yellow"/>
          <w:lang w:val="en-GB" w:eastAsia="en-US"/>
        </w:rPr>
        <w:t>Discussion point:</w:t>
      </w:r>
    </w:p>
    <w:p w14:paraId="6AD2F2D9" w14:textId="3547289E" w:rsidR="002B19AC" w:rsidRDefault="002B19AC" w:rsidP="003269B8">
      <w:pPr>
        <w:rPr>
          <w:lang w:val="en-GB" w:eastAsia="en-US"/>
        </w:rPr>
      </w:pPr>
      <w:r>
        <w:rPr>
          <w:lang w:val="en-GB" w:eastAsia="en-US"/>
        </w:rPr>
        <w:t>On monitoring periodicity K for GC-PDCCH:</w:t>
      </w:r>
    </w:p>
    <w:p w14:paraId="37B071B6" w14:textId="77777777" w:rsidR="003269B8" w:rsidRDefault="003269B8" w:rsidP="003269B8">
      <w:pPr>
        <w:rPr>
          <w:lang w:val="en-GB" w:eastAsia="en-US"/>
        </w:rPr>
      </w:pPr>
    </w:p>
    <w:tbl>
      <w:tblPr>
        <w:tblStyle w:val="TableGrid"/>
        <w:tblW w:w="0" w:type="auto"/>
        <w:tblLook w:val="04A0" w:firstRow="1" w:lastRow="0" w:firstColumn="1" w:lastColumn="0" w:noHBand="0" w:noVBand="1"/>
      </w:tblPr>
      <w:tblGrid>
        <w:gridCol w:w="1705"/>
        <w:gridCol w:w="7924"/>
      </w:tblGrid>
      <w:tr w:rsidR="003269B8" w14:paraId="2FFB8D04" w14:textId="77777777" w:rsidTr="00AC0D75">
        <w:tc>
          <w:tcPr>
            <w:tcW w:w="1705" w:type="dxa"/>
          </w:tcPr>
          <w:p w14:paraId="0BD40F51" w14:textId="77777777" w:rsidR="003269B8" w:rsidRDefault="003269B8" w:rsidP="00AC0D75">
            <w:r>
              <w:t>Company</w:t>
            </w:r>
          </w:p>
        </w:tc>
        <w:tc>
          <w:tcPr>
            <w:tcW w:w="7924" w:type="dxa"/>
          </w:tcPr>
          <w:p w14:paraId="615C60D4" w14:textId="77777777" w:rsidR="003269B8" w:rsidRDefault="003269B8" w:rsidP="00AC0D75">
            <w:r>
              <w:t>Comments</w:t>
            </w:r>
          </w:p>
        </w:tc>
      </w:tr>
      <w:tr w:rsidR="002B19AC" w14:paraId="60C702CD" w14:textId="77777777" w:rsidTr="002B19AC">
        <w:tc>
          <w:tcPr>
            <w:tcW w:w="1705" w:type="dxa"/>
            <w:hideMark/>
          </w:tcPr>
          <w:p w14:paraId="48885B9D" w14:textId="77777777" w:rsidR="002B19AC" w:rsidRDefault="002B19AC">
            <w:pPr>
              <w:rPr>
                <w:kern w:val="0"/>
              </w:rPr>
            </w:pPr>
            <w:r>
              <w:t>NTT DOCOMO</w:t>
            </w:r>
          </w:p>
        </w:tc>
        <w:tc>
          <w:tcPr>
            <w:tcW w:w="7924" w:type="dxa"/>
            <w:hideMark/>
          </w:tcPr>
          <w:p w14:paraId="322F6F21" w14:textId="77777777" w:rsidR="002B19AC" w:rsidRDefault="002B19AC">
            <w:r>
              <w:t xml:space="preserve">In the last meeting, monitoring periodicity of K slots where K= 1, 2, 5, 10, and 20 were already </w:t>
            </w:r>
            <w:r>
              <w:lastRenderedPageBreak/>
              <w:t>agreed. However, exact values have not been fixed and some other values are still FFS. In our view, other values of the monitoring periodicity for group common PDCCH needs to be discussed. In our view, K= 4, 8 and 16 slots should be supported.</w:t>
            </w:r>
          </w:p>
        </w:tc>
      </w:tr>
    </w:tbl>
    <w:p w14:paraId="338B9089" w14:textId="28F9FD84" w:rsidR="003269B8" w:rsidRDefault="003269B8" w:rsidP="003269B8">
      <w:pPr>
        <w:rPr>
          <w:lang w:val="en-GB" w:eastAsia="en-US"/>
        </w:rPr>
      </w:pPr>
    </w:p>
    <w:p w14:paraId="1D87BF27" w14:textId="77777777" w:rsidR="003269B8" w:rsidRDefault="003269B8" w:rsidP="003269B8">
      <w:pPr>
        <w:rPr>
          <w:lang w:val="en-GB" w:eastAsia="en-US"/>
        </w:rPr>
      </w:pPr>
      <w:r w:rsidRPr="003269B8">
        <w:rPr>
          <w:highlight w:val="yellow"/>
          <w:lang w:val="en-GB" w:eastAsia="en-US"/>
        </w:rPr>
        <w:t>Discussion point:</w:t>
      </w:r>
    </w:p>
    <w:p w14:paraId="7BBD0F3C" w14:textId="77777777" w:rsidR="003269B8" w:rsidRDefault="003269B8" w:rsidP="003269B8">
      <w:pPr>
        <w:rPr>
          <w:lang w:val="en-GB" w:eastAsia="en-US"/>
        </w:rPr>
      </w:pPr>
    </w:p>
    <w:tbl>
      <w:tblPr>
        <w:tblStyle w:val="TableGrid"/>
        <w:tblW w:w="0" w:type="auto"/>
        <w:tblLook w:val="04A0" w:firstRow="1" w:lastRow="0" w:firstColumn="1" w:lastColumn="0" w:noHBand="0" w:noVBand="1"/>
      </w:tblPr>
      <w:tblGrid>
        <w:gridCol w:w="1705"/>
        <w:gridCol w:w="7924"/>
      </w:tblGrid>
      <w:tr w:rsidR="003269B8" w14:paraId="63FCF4E5" w14:textId="77777777" w:rsidTr="00AC0D75">
        <w:tc>
          <w:tcPr>
            <w:tcW w:w="1705" w:type="dxa"/>
          </w:tcPr>
          <w:p w14:paraId="1EFE695C" w14:textId="77777777" w:rsidR="003269B8" w:rsidRDefault="003269B8" w:rsidP="00AC0D75">
            <w:r>
              <w:t>Company</w:t>
            </w:r>
          </w:p>
        </w:tc>
        <w:tc>
          <w:tcPr>
            <w:tcW w:w="7924" w:type="dxa"/>
          </w:tcPr>
          <w:p w14:paraId="211CABF1" w14:textId="77777777" w:rsidR="003269B8" w:rsidRDefault="003269B8" w:rsidP="00AC0D75">
            <w:r>
              <w:t>Comments</w:t>
            </w:r>
          </w:p>
        </w:tc>
      </w:tr>
      <w:tr w:rsidR="003269B8" w14:paraId="65C8C111" w14:textId="77777777" w:rsidTr="00AC0D75">
        <w:tc>
          <w:tcPr>
            <w:tcW w:w="1705" w:type="dxa"/>
          </w:tcPr>
          <w:p w14:paraId="7A4BE5CE" w14:textId="77777777" w:rsidR="003269B8" w:rsidRDefault="003269B8" w:rsidP="00AC0D75"/>
        </w:tc>
        <w:tc>
          <w:tcPr>
            <w:tcW w:w="7924" w:type="dxa"/>
          </w:tcPr>
          <w:p w14:paraId="4CBC1043" w14:textId="77777777" w:rsidR="003269B8" w:rsidRDefault="003269B8" w:rsidP="00AC0D75"/>
        </w:tc>
      </w:tr>
    </w:tbl>
    <w:p w14:paraId="197F7032" w14:textId="555F13EB" w:rsidR="003269B8" w:rsidRDefault="003269B8" w:rsidP="003269B8">
      <w:pPr>
        <w:rPr>
          <w:lang w:val="en-GB" w:eastAsia="en-US"/>
        </w:rPr>
      </w:pPr>
    </w:p>
    <w:p w14:paraId="3B8BF032" w14:textId="05ABCFAA" w:rsidR="00D155DE" w:rsidRDefault="00D155DE" w:rsidP="00D155DE">
      <w:pPr>
        <w:pStyle w:val="Heading1"/>
      </w:pPr>
      <w:r>
        <w:t>3</w:t>
      </w:r>
      <w:r>
        <w:tab/>
        <w:t>Offline discussion</w:t>
      </w:r>
    </w:p>
    <w:p w14:paraId="6571C925" w14:textId="5B287C5D" w:rsidR="009C7699" w:rsidRDefault="009C7699" w:rsidP="00D155DE">
      <w:pPr>
        <w:rPr>
          <w:lang w:eastAsia="en-US"/>
        </w:rPr>
      </w:pPr>
      <w:r w:rsidRPr="00931312">
        <w:rPr>
          <w:highlight w:val="red"/>
          <w:lang w:eastAsia="en-US"/>
        </w:rPr>
        <w:t>Question:</w:t>
      </w:r>
      <w:r>
        <w:rPr>
          <w:lang w:eastAsia="en-US"/>
        </w:rPr>
        <w:t xml:space="preserve"> </w:t>
      </w:r>
    </w:p>
    <w:p w14:paraId="2BEA5D3C" w14:textId="57650838" w:rsidR="009C7699" w:rsidRDefault="009C7699" w:rsidP="009C7699">
      <w:pPr>
        <w:pStyle w:val="bullet"/>
        <w:rPr>
          <w:lang w:eastAsia="en-US"/>
        </w:rPr>
      </w:pPr>
      <w:r>
        <w:rPr>
          <w:lang w:eastAsia="en-US"/>
        </w:rPr>
        <w:t>Do we need to downselect the valid set of parameters?</w:t>
      </w:r>
      <w:r w:rsidR="00D43DF5">
        <w:rPr>
          <w:lang w:eastAsia="en-US"/>
        </w:rPr>
        <w:t xml:space="preserve"> No</w:t>
      </w:r>
    </w:p>
    <w:p w14:paraId="6586BDD0" w14:textId="2DF8B6A6" w:rsidR="009C7699" w:rsidRDefault="009C7699" w:rsidP="009C7699">
      <w:pPr>
        <w:rPr>
          <w:lang w:eastAsia="en-US"/>
        </w:rPr>
      </w:pPr>
      <w:r>
        <w:rPr>
          <w:lang w:eastAsia="en-US"/>
        </w:rPr>
        <w:t>On UE-specific DL/UL assignment:</w:t>
      </w:r>
    </w:p>
    <w:p w14:paraId="011C1B34" w14:textId="33B2983A" w:rsidR="009C7699" w:rsidRDefault="009C7699" w:rsidP="009C7699">
      <w:pPr>
        <w:rPr>
          <w:lang w:eastAsia="en-US"/>
        </w:rPr>
      </w:pPr>
      <w:r w:rsidRPr="00931312">
        <w:rPr>
          <w:highlight w:val="red"/>
          <w:lang w:eastAsia="en-US"/>
        </w:rPr>
        <w:t>Question:</w:t>
      </w:r>
      <w:r>
        <w:rPr>
          <w:lang w:eastAsia="en-US"/>
        </w:rPr>
        <w:t xml:space="preserve"> </w:t>
      </w:r>
    </w:p>
    <w:p w14:paraId="6BC41B92" w14:textId="4FFA906D" w:rsidR="009C7699" w:rsidRDefault="009C7699" w:rsidP="009C7699">
      <w:pPr>
        <w:pStyle w:val="bullet"/>
        <w:rPr>
          <w:lang w:eastAsia="en-US"/>
        </w:rPr>
      </w:pPr>
      <w:r>
        <w:rPr>
          <w:lang w:eastAsia="en-US"/>
        </w:rPr>
        <w:t>Do we need to downselect the valid set of parameters?</w:t>
      </w:r>
      <w:r w:rsidR="001B69F4">
        <w:rPr>
          <w:lang w:eastAsia="en-US"/>
        </w:rPr>
        <w:t xml:space="preserve"> No</w:t>
      </w:r>
    </w:p>
    <w:p w14:paraId="4E3C877B" w14:textId="77777777" w:rsidR="009C7699" w:rsidRDefault="009C7699" w:rsidP="00D155DE">
      <w:pPr>
        <w:rPr>
          <w:lang w:eastAsia="en-US"/>
        </w:rPr>
      </w:pPr>
    </w:p>
    <w:p w14:paraId="63B50E0D" w14:textId="78DC2E4D" w:rsidR="00D90011" w:rsidRDefault="00D90011" w:rsidP="00D90011">
      <w:pPr>
        <w:pStyle w:val="bullet"/>
        <w:numPr>
          <w:ilvl w:val="0"/>
          <w:numId w:val="0"/>
        </w:numPr>
      </w:pPr>
    </w:p>
    <w:p w14:paraId="31E942A6" w14:textId="5BD333AA" w:rsidR="00246EF9" w:rsidRDefault="00246EF9" w:rsidP="00D90011">
      <w:pPr>
        <w:pStyle w:val="bullet"/>
        <w:numPr>
          <w:ilvl w:val="0"/>
          <w:numId w:val="0"/>
        </w:numPr>
      </w:pPr>
      <w:r>
        <w:t>Need further discussion:</w:t>
      </w:r>
    </w:p>
    <w:p w14:paraId="2DA37CE9" w14:textId="16854420" w:rsidR="00D155DE" w:rsidRDefault="0076204F" w:rsidP="00D155DE">
      <w:r>
        <w:rPr>
          <w:highlight w:val="yellow"/>
        </w:rPr>
        <w:t>Proposal</w:t>
      </w:r>
      <w:r w:rsidR="00D155DE" w:rsidRPr="002B2D75">
        <w:rPr>
          <w:highlight w:val="yellow"/>
        </w:rPr>
        <w:t>:</w:t>
      </w:r>
    </w:p>
    <w:p w14:paraId="73FBD414" w14:textId="77777777" w:rsidR="00D155DE" w:rsidRPr="00070460" w:rsidRDefault="00D155DE" w:rsidP="00D155DE">
      <w:pPr>
        <w:pStyle w:val="ListParagraph"/>
        <w:numPr>
          <w:ilvl w:val="0"/>
          <w:numId w:val="4"/>
        </w:numPr>
      </w:pPr>
      <w:r w:rsidRPr="00070460">
        <w:t>UE behavior when a configured GC-PDCCH carrying dynamic SFI is not detected (erasure event)</w:t>
      </w:r>
    </w:p>
    <w:p w14:paraId="1F03F083" w14:textId="1944E307" w:rsidR="00D155DE" w:rsidRDefault="00FD61FE" w:rsidP="00D155DE">
      <w:pPr>
        <w:pStyle w:val="ListParagraph"/>
        <w:numPr>
          <w:ilvl w:val="1"/>
          <w:numId w:val="4"/>
        </w:numPr>
      </w:pPr>
      <w:r>
        <w:t>Alt</w:t>
      </w:r>
      <w:r w:rsidR="00D155DE" w:rsidRPr="00070460">
        <w:t xml:space="preserve"> 1: </w:t>
      </w:r>
      <w:r w:rsidR="00245487">
        <w:t>UE will follow RRC configuration and DCI</w:t>
      </w:r>
    </w:p>
    <w:p w14:paraId="0B15D9D1" w14:textId="091089BF" w:rsidR="00FD61FE" w:rsidRPr="00070460" w:rsidRDefault="00FD61FE" w:rsidP="00FD61FE">
      <w:pPr>
        <w:pStyle w:val="ListParagraph"/>
        <w:numPr>
          <w:ilvl w:val="2"/>
          <w:numId w:val="4"/>
        </w:numPr>
      </w:pPr>
      <w:r>
        <w:t>Support:</w:t>
      </w:r>
      <w:r w:rsidR="00245487">
        <w:t xml:space="preserve"> SS</w:t>
      </w:r>
    </w:p>
    <w:p w14:paraId="752EA522" w14:textId="5EF3013B" w:rsidR="00D155DE" w:rsidRDefault="00FD61FE" w:rsidP="00D155DE">
      <w:pPr>
        <w:pStyle w:val="ListParagraph"/>
        <w:numPr>
          <w:ilvl w:val="1"/>
          <w:numId w:val="4"/>
        </w:numPr>
      </w:pPr>
      <w:r>
        <w:t>Alt</w:t>
      </w:r>
      <w:r w:rsidR="00D155DE">
        <w:t xml:space="preserve"> 2: </w:t>
      </w:r>
      <w:r w:rsidR="00245487">
        <w:t>UE assumes</w:t>
      </w:r>
      <w:r w:rsidR="00D155DE" w:rsidRPr="00070460">
        <w:t xml:space="preserve"> dynamic SFI </w:t>
      </w:r>
      <w:r w:rsidR="00D155DE">
        <w:t>unknown is</w:t>
      </w:r>
      <w:r w:rsidR="00D155DE" w:rsidRPr="00070460">
        <w:t xml:space="preserve"> </w:t>
      </w:r>
      <w:r w:rsidR="00245487">
        <w:t xml:space="preserve">received </w:t>
      </w:r>
    </w:p>
    <w:p w14:paraId="35A4427B" w14:textId="1F1CFBF6" w:rsidR="00FD61FE" w:rsidRDefault="00FD61FE" w:rsidP="00FD61FE">
      <w:pPr>
        <w:pStyle w:val="ListParagraph"/>
        <w:numPr>
          <w:ilvl w:val="2"/>
          <w:numId w:val="4"/>
        </w:numPr>
      </w:pPr>
      <w:r>
        <w:t xml:space="preserve">Support: </w:t>
      </w:r>
    </w:p>
    <w:p w14:paraId="35FAC790" w14:textId="1594B6FE" w:rsidR="00245487" w:rsidRDefault="00245487" w:rsidP="00245487">
      <w:pPr>
        <w:pStyle w:val="ListParagraph"/>
        <w:numPr>
          <w:ilvl w:val="1"/>
          <w:numId w:val="4"/>
        </w:numPr>
      </w:pPr>
      <w:r>
        <w:t xml:space="preserve">Alt 3: UE will follow configured PDCCH monitoring but cancel measurement </w:t>
      </w:r>
    </w:p>
    <w:p w14:paraId="4F287983" w14:textId="227A0B4D" w:rsidR="00245487" w:rsidRPr="00070460" w:rsidRDefault="00245487" w:rsidP="00245487">
      <w:pPr>
        <w:pStyle w:val="ListParagraph"/>
        <w:numPr>
          <w:ilvl w:val="1"/>
          <w:numId w:val="4"/>
        </w:numPr>
      </w:pPr>
      <w:r>
        <w:t>Alt 4: Cancel UL but honor DL</w:t>
      </w:r>
    </w:p>
    <w:p w14:paraId="6E869C48" w14:textId="165E9FD2" w:rsidR="00A40D44" w:rsidRDefault="00A40D44" w:rsidP="00D155DE"/>
    <w:p w14:paraId="47260911" w14:textId="01A6E401" w:rsidR="00246EF9" w:rsidRDefault="00246EF9" w:rsidP="00D155DE">
      <w:r>
        <w:t>Needs further discussion:</w:t>
      </w:r>
    </w:p>
    <w:p w14:paraId="550061E1" w14:textId="5B0829EF" w:rsidR="00D155DE" w:rsidRPr="00D155DE" w:rsidRDefault="00D155DE" w:rsidP="00D155DE">
      <w:r w:rsidRPr="00D155DE">
        <w:t xml:space="preserve">On action time of GC-PDCCH </w:t>
      </w:r>
    </w:p>
    <w:p w14:paraId="6CC70923" w14:textId="165BA61D" w:rsidR="00D155DE" w:rsidRDefault="00D155DE" w:rsidP="00D155DE">
      <w:r w:rsidRPr="00F02A61">
        <w:rPr>
          <w:highlight w:val="yellow"/>
        </w:rPr>
        <w:t>Proposal:</w:t>
      </w:r>
    </w:p>
    <w:p w14:paraId="33D36404" w14:textId="7A83BDCE" w:rsidR="00D155DE" w:rsidRDefault="001B460C" w:rsidP="001B460C">
      <w:pPr>
        <w:pStyle w:val="ListParagraph"/>
        <w:numPr>
          <w:ilvl w:val="0"/>
          <w:numId w:val="7"/>
        </w:numPr>
      </w:pPr>
      <w:r>
        <w:t>On the indicated e</w:t>
      </w:r>
      <w:r w:rsidR="00D155DE">
        <w:t xml:space="preserve">ffective range </w:t>
      </w:r>
      <w:r>
        <w:t xml:space="preserve">of </w:t>
      </w:r>
      <w:r w:rsidR="00D155DE">
        <w:t>the dynamic SFI</w:t>
      </w:r>
      <w:r w:rsidR="00F17D5A">
        <w:t>, the earliest slot the SFI can be applied is</w:t>
      </w:r>
    </w:p>
    <w:p w14:paraId="10908CAF" w14:textId="53729F0A" w:rsidR="001B460C" w:rsidRDefault="004335FB" w:rsidP="00F17D5A">
      <w:pPr>
        <w:pStyle w:val="ListParagraph"/>
        <w:numPr>
          <w:ilvl w:val="1"/>
          <w:numId w:val="7"/>
        </w:numPr>
      </w:pPr>
      <w:r>
        <w:t xml:space="preserve">Alt 1: </w:t>
      </w:r>
      <w:r w:rsidR="00F17D5A">
        <w:t>Same slot</w:t>
      </w:r>
    </w:p>
    <w:p w14:paraId="6F4C223D" w14:textId="3F5D108D" w:rsidR="00F17D5A" w:rsidRDefault="00F17D5A" w:rsidP="00F17D5A">
      <w:pPr>
        <w:pStyle w:val="ListParagraph"/>
        <w:numPr>
          <w:ilvl w:val="2"/>
          <w:numId w:val="7"/>
        </w:numPr>
      </w:pPr>
      <w:r>
        <w:t xml:space="preserve">Support: InterDigital, Qualcomm, DoCoMo, Pana, CATT, </w:t>
      </w:r>
    </w:p>
    <w:p w14:paraId="01819D1A" w14:textId="75415315" w:rsidR="001B460C" w:rsidRDefault="004335FB" w:rsidP="00F17D5A">
      <w:pPr>
        <w:pStyle w:val="ListParagraph"/>
        <w:numPr>
          <w:ilvl w:val="1"/>
          <w:numId w:val="7"/>
        </w:numPr>
      </w:pPr>
      <w:r>
        <w:t xml:space="preserve">Alt 2: </w:t>
      </w:r>
      <w:r w:rsidR="00F17D5A">
        <w:t>Next slot</w:t>
      </w:r>
      <w:r w:rsidR="001B460C">
        <w:t xml:space="preserve"> </w:t>
      </w:r>
    </w:p>
    <w:p w14:paraId="661D5479" w14:textId="4F6EA41B" w:rsidR="00F17D5A" w:rsidRDefault="00F17D5A" w:rsidP="00F17D5A">
      <w:pPr>
        <w:pStyle w:val="ListParagraph"/>
        <w:numPr>
          <w:ilvl w:val="2"/>
          <w:numId w:val="7"/>
        </w:numPr>
      </w:pPr>
      <w:r>
        <w:t xml:space="preserve">Support: LGE, </w:t>
      </w:r>
    </w:p>
    <w:p w14:paraId="4484098F" w14:textId="789911DD" w:rsidR="00F17D5A" w:rsidRDefault="00F17D5A" w:rsidP="00F17D5A">
      <w:pPr>
        <w:pStyle w:val="ListParagraph"/>
        <w:numPr>
          <w:ilvl w:val="1"/>
          <w:numId w:val="7"/>
        </w:numPr>
      </w:pPr>
      <w:r>
        <w:t>Alt 3: 5ms later</w:t>
      </w:r>
    </w:p>
    <w:p w14:paraId="234F3F47" w14:textId="6BB24FCE" w:rsidR="00F17D5A" w:rsidRDefault="00F17D5A" w:rsidP="00F17D5A">
      <w:pPr>
        <w:pStyle w:val="ListParagraph"/>
        <w:numPr>
          <w:ilvl w:val="2"/>
          <w:numId w:val="7"/>
        </w:numPr>
      </w:pPr>
      <w:r>
        <w:t>Support: MTK, HW, HiSi, Sprd</w:t>
      </w:r>
    </w:p>
    <w:p w14:paraId="53F2A934" w14:textId="1940B7E4" w:rsidR="00F17D5A" w:rsidRDefault="00F17D5A" w:rsidP="00F17D5A">
      <w:pPr>
        <w:pStyle w:val="ListParagraph"/>
        <w:numPr>
          <w:ilvl w:val="1"/>
          <w:numId w:val="7"/>
        </w:numPr>
      </w:pPr>
      <w:r>
        <w:t>FFS: The DL cancellation and UL cancellation action time</w:t>
      </w:r>
    </w:p>
    <w:p w14:paraId="50AD9F46" w14:textId="039A6B4B" w:rsidR="00D155DE" w:rsidRDefault="00D155DE" w:rsidP="00D155DE"/>
    <w:p w14:paraId="486900E7" w14:textId="1E736BA7" w:rsidR="00D155DE" w:rsidRDefault="00D155DE" w:rsidP="00D155DE">
      <w:pPr>
        <w:pStyle w:val="Heading1"/>
      </w:pPr>
      <w:r>
        <w:t>4</w:t>
      </w:r>
      <w:r>
        <w:tab/>
        <w:t xml:space="preserve">Proposals for online </w:t>
      </w:r>
    </w:p>
    <w:p w14:paraId="1339D6B4" w14:textId="7D1CAFB8" w:rsidR="00CA37F3" w:rsidRDefault="00CA37F3" w:rsidP="0024236D"/>
    <w:p w14:paraId="387EE78B" w14:textId="3E60ACCA" w:rsidR="00603A32" w:rsidRDefault="00603A32" w:rsidP="00603A32">
      <w:pPr>
        <w:pStyle w:val="bullet"/>
        <w:numPr>
          <w:ilvl w:val="0"/>
          <w:numId w:val="0"/>
        </w:numPr>
      </w:pPr>
      <w:r>
        <w:t>Offline consensus:</w:t>
      </w:r>
    </w:p>
    <w:p w14:paraId="77859AE8" w14:textId="77777777" w:rsidR="00603A32" w:rsidRDefault="00603A32" w:rsidP="00603A32">
      <w:pPr>
        <w:pStyle w:val="bullet"/>
        <w:numPr>
          <w:ilvl w:val="0"/>
          <w:numId w:val="29"/>
        </w:numPr>
      </w:pPr>
      <w:r>
        <w:t>Transmission direction implied by cell-specific RRC configuration cannot be overwritten by dynamic SFI to the other direction</w:t>
      </w:r>
    </w:p>
    <w:p w14:paraId="5B94A732" w14:textId="77777777" w:rsidR="00603A32" w:rsidRDefault="00603A32" w:rsidP="00603A32">
      <w:pPr>
        <w:pStyle w:val="bullet"/>
        <w:numPr>
          <w:ilvl w:val="0"/>
          <w:numId w:val="29"/>
        </w:numPr>
      </w:pPr>
      <w:r>
        <w:t>Transmission direction implied by cell-specific RRC configuration for SCell/PSCell delivered in UE-specific manner cannot be overwritten by dynamic SFI to the other direction</w:t>
      </w:r>
    </w:p>
    <w:p w14:paraId="70DF1F2C" w14:textId="77777777" w:rsidR="00603A32" w:rsidRDefault="00603A32" w:rsidP="00603A32">
      <w:pPr>
        <w:pStyle w:val="bullet"/>
        <w:numPr>
          <w:ilvl w:val="0"/>
          <w:numId w:val="0"/>
        </w:numPr>
        <w:ind w:left="720"/>
      </w:pPr>
    </w:p>
    <w:p w14:paraId="3ABBDE69" w14:textId="50FCEA67" w:rsidR="00603A32" w:rsidRDefault="00603A32" w:rsidP="00603A32">
      <w:pPr>
        <w:pStyle w:val="bullet"/>
        <w:numPr>
          <w:ilvl w:val="0"/>
          <w:numId w:val="0"/>
        </w:numPr>
      </w:pPr>
      <w:r>
        <w:t>Offline consensus:</w:t>
      </w:r>
    </w:p>
    <w:p w14:paraId="54502CB3" w14:textId="77777777" w:rsidR="00603A32" w:rsidRDefault="00603A32" w:rsidP="00603A32">
      <w:pPr>
        <w:pStyle w:val="bullet"/>
        <w:numPr>
          <w:ilvl w:val="0"/>
          <w:numId w:val="29"/>
        </w:numPr>
      </w:pPr>
      <w:r>
        <w:t>For DCI granted multi-slot transmission (PDSCH/PUSCH/PUCCH) vs semi-static DL/UL assignment</w:t>
      </w:r>
    </w:p>
    <w:p w14:paraId="22CF9E9A" w14:textId="77777777" w:rsidR="00603A32" w:rsidRDefault="00603A32" w:rsidP="00603A32">
      <w:pPr>
        <w:pStyle w:val="bullet"/>
        <w:numPr>
          <w:ilvl w:val="1"/>
          <w:numId w:val="29"/>
        </w:numPr>
      </w:pPr>
      <w:r>
        <w:t xml:space="preserve">If semi-static DL/UL assignment configuration of a slot has no direction confliction with scheduled </w:t>
      </w:r>
      <w:r>
        <w:lastRenderedPageBreak/>
        <w:t>PDSCH/PUSCH/PUCCH assigned symbols, the PDSCH/PUSCH/PUCCH in that slot can be transmitted</w:t>
      </w:r>
    </w:p>
    <w:p w14:paraId="1204500B" w14:textId="77777777" w:rsidR="00603A32" w:rsidRDefault="00603A32" w:rsidP="00603A32">
      <w:pPr>
        <w:pStyle w:val="bullet"/>
        <w:numPr>
          <w:ilvl w:val="1"/>
          <w:numId w:val="29"/>
        </w:numPr>
      </w:pPr>
      <w:r>
        <w:t>If semi-static DL/UL assignment configuration of a slot has direction confliction with scheduled PDSCH/PUSCH/PUCCH assigned symbols, the PDSCH/PUSCH/PUCCH transmission in that slot is cancelled</w:t>
      </w:r>
    </w:p>
    <w:p w14:paraId="508E26DF" w14:textId="1C3A057F" w:rsidR="00603A32" w:rsidRDefault="00603A32" w:rsidP="0024236D"/>
    <w:p w14:paraId="7488C918" w14:textId="462B9727" w:rsidR="00246EF9" w:rsidRDefault="00246EF9" w:rsidP="00246EF9">
      <w:pPr>
        <w:pStyle w:val="bullet"/>
        <w:numPr>
          <w:ilvl w:val="0"/>
          <w:numId w:val="0"/>
        </w:numPr>
      </w:pPr>
      <w:r>
        <w:t>Offline consensus:</w:t>
      </w:r>
    </w:p>
    <w:p w14:paraId="3E978771" w14:textId="77777777" w:rsidR="00246EF9" w:rsidRDefault="00246EF9" w:rsidP="00246EF9">
      <w:pPr>
        <w:pStyle w:val="bullet"/>
      </w:pPr>
      <w:r>
        <w:t>Transmisson direction implied by UE-specific RRC configured are treated together as “measurement”</w:t>
      </w:r>
    </w:p>
    <w:p w14:paraId="5633DF47" w14:textId="77777777" w:rsidR="00246EF9" w:rsidRDefault="00246EF9" w:rsidP="00246EF9">
      <w:pPr>
        <w:pStyle w:val="bullet"/>
        <w:numPr>
          <w:ilvl w:val="1"/>
          <w:numId w:val="6"/>
        </w:numPr>
      </w:pPr>
      <w:r>
        <w:t xml:space="preserve">Currently already include: </w:t>
      </w:r>
      <w:r w:rsidRPr="002F4DAB">
        <w:t>Measurement related signals semi-statically configured by UE-specific RRC (eg. periodic/semi-persistent CSI-RS for CSI report, periodic CSI report, periodic/semi-persistent SRS) where a DL or UL direction will be assumed</w:t>
      </w:r>
    </w:p>
    <w:p w14:paraId="1F098FD8" w14:textId="77777777" w:rsidR="00246EF9" w:rsidRDefault="00246EF9" w:rsidP="00246EF9">
      <w:pPr>
        <w:pStyle w:val="bullet"/>
        <w:numPr>
          <w:ilvl w:val="1"/>
          <w:numId w:val="6"/>
        </w:numPr>
      </w:pPr>
      <w:r>
        <w:t xml:space="preserve">This includes UE-specific RRC PRACH configuration per each BWP, type 1 grant free UL transmission, type 2 grant free UL transmission </w:t>
      </w:r>
    </w:p>
    <w:p w14:paraId="4CE01E45" w14:textId="77777777" w:rsidR="00246EF9" w:rsidRDefault="00246EF9" w:rsidP="00246EF9">
      <w:pPr>
        <w:pStyle w:val="bullet"/>
        <w:numPr>
          <w:ilvl w:val="2"/>
          <w:numId w:val="6"/>
        </w:numPr>
      </w:pPr>
      <w:r>
        <w:t>For type 2 UL transmission without grant, only</w:t>
      </w:r>
      <w:r w:rsidRPr="00FD61FE">
        <w:t xml:space="preserve"> the transmission at the first activated resource </w:t>
      </w:r>
      <w:r>
        <w:t>is treated as “UE-specific data”</w:t>
      </w:r>
    </w:p>
    <w:p w14:paraId="4CF61DE0" w14:textId="77777777" w:rsidR="00246EF9" w:rsidRDefault="00246EF9" w:rsidP="00246EF9">
      <w:pPr>
        <w:pStyle w:val="bullet"/>
        <w:numPr>
          <w:ilvl w:val="1"/>
          <w:numId w:val="6"/>
        </w:numPr>
      </w:pPr>
      <w:r>
        <w:t>FFS: Configured resources for RRM for neighbor cell measurement</w:t>
      </w:r>
    </w:p>
    <w:p w14:paraId="18E4E7EE" w14:textId="77777777" w:rsidR="00246EF9" w:rsidRDefault="00246EF9" w:rsidP="00246EF9">
      <w:pPr>
        <w:pStyle w:val="bullet"/>
        <w:numPr>
          <w:ilvl w:val="0"/>
          <w:numId w:val="0"/>
        </w:numPr>
        <w:ind w:left="720" w:hanging="360"/>
      </w:pPr>
    </w:p>
    <w:p w14:paraId="2D0FD8F7" w14:textId="6315D19D" w:rsidR="00246EF9" w:rsidRDefault="00246EF9" w:rsidP="00246EF9">
      <w:r>
        <w:t>Offline concensus</w:t>
      </w:r>
      <w:r>
        <w:t xml:space="preserve"> (previously yellow):</w:t>
      </w:r>
    </w:p>
    <w:p w14:paraId="54035545" w14:textId="77777777" w:rsidR="00246EF9" w:rsidRDefault="00246EF9" w:rsidP="00246EF9">
      <w:pPr>
        <w:pStyle w:val="ListParagraph"/>
        <w:numPr>
          <w:ilvl w:val="0"/>
          <w:numId w:val="29"/>
        </w:numPr>
      </w:pPr>
      <w:r>
        <w:t xml:space="preserve">Configured PDCCH monitoring under </w:t>
      </w:r>
      <w:r w:rsidRPr="00EB77D5">
        <w:t>semi-static “unknown” (</w:t>
      </w:r>
      <w:r>
        <w:t xml:space="preserve">if </w:t>
      </w:r>
      <w:r w:rsidRPr="00EB77D5">
        <w:t>not overwritten)</w:t>
      </w:r>
      <w:r>
        <w:t xml:space="preserve"> is performed</w:t>
      </w:r>
    </w:p>
    <w:p w14:paraId="78F1AA0E" w14:textId="288A09A5" w:rsidR="00246EF9" w:rsidRDefault="00246EF9" w:rsidP="0024236D"/>
    <w:p w14:paraId="52A0C214" w14:textId="5CADBEEC" w:rsidR="00246EF9" w:rsidRDefault="00246EF9" w:rsidP="0024236D">
      <w:r>
        <w:t>Offline concensus:</w:t>
      </w:r>
    </w:p>
    <w:p w14:paraId="4C9A55B4" w14:textId="77777777" w:rsidR="00246EF9" w:rsidRDefault="00246EF9" w:rsidP="00246EF9">
      <w:pPr>
        <w:pStyle w:val="ListParagraph"/>
        <w:numPr>
          <w:ilvl w:val="0"/>
          <w:numId w:val="29"/>
        </w:numPr>
      </w:pPr>
      <w:r>
        <w:t>For FDD SFI support, use multi-slot SFI configuration to achieve FDD SFI support</w:t>
      </w:r>
    </w:p>
    <w:p w14:paraId="57D6AD69" w14:textId="77777777" w:rsidR="00246EF9" w:rsidRDefault="00246EF9" w:rsidP="00246EF9">
      <w:pPr>
        <w:pStyle w:val="ListParagraph"/>
        <w:numPr>
          <w:ilvl w:val="1"/>
          <w:numId w:val="29"/>
        </w:numPr>
      </w:pPr>
      <w:r>
        <w:t xml:space="preserve">The SFI for one FDD slot is configured with 2 entries in multi-slot configuration </w:t>
      </w:r>
    </w:p>
    <w:p w14:paraId="61C778DF" w14:textId="77777777" w:rsidR="00246EF9" w:rsidRDefault="00246EF9" w:rsidP="00246EF9">
      <w:pPr>
        <w:pStyle w:val="ListParagraph"/>
        <w:numPr>
          <w:ilvl w:val="2"/>
          <w:numId w:val="29"/>
        </w:numPr>
      </w:pPr>
      <w:r>
        <w:t>Even slot is for DL BWP, and odd slot is for UL BWP</w:t>
      </w:r>
    </w:p>
    <w:p w14:paraId="3C74FA26" w14:textId="77777777" w:rsidR="00246EF9" w:rsidRDefault="00246EF9" w:rsidP="00246EF9">
      <w:pPr>
        <w:pStyle w:val="ListParagraph"/>
        <w:numPr>
          <w:ilvl w:val="1"/>
          <w:numId w:val="29"/>
        </w:numPr>
      </w:pPr>
      <w:r>
        <w:t>Same mechanism can be applied to SUL case</w:t>
      </w:r>
    </w:p>
    <w:p w14:paraId="337C868B" w14:textId="71299DBC" w:rsidR="00246EF9" w:rsidRDefault="00246EF9" w:rsidP="0024236D"/>
    <w:p w14:paraId="6CE124FC" w14:textId="77777777" w:rsidR="00086277" w:rsidRDefault="00086277" w:rsidP="00086277">
      <w:r>
        <w:t>No consensus reached. Needs online discussion:</w:t>
      </w:r>
    </w:p>
    <w:p w14:paraId="1454C731" w14:textId="77777777" w:rsidR="00086277" w:rsidRPr="002F4DAB" w:rsidRDefault="00086277" w:rsidP="00086277">
      <w:pPr>
        <w:pStyle w:val="bullet"/>
      </w:pPr>
      <w:r>
        <w:t xml:space="preserve">Transmission of UL </w:t>
      </w:r>
      <w:r w:rsidRPr="002F4DAB">
        <w:t xml:space="preserve">UE-specific data and measurement related signals not semi-statically configured by RRC </w:t>
      </w:r>
      <w:r>
        <w:t>overriden by “unknown” in dynamic SFI</w:t>
      </w:r>
    </w:p>
    <w:p w14:paraId="136A6F28" w14:textId="77777777" w:rsidR="00086277" w:rsidRDefault="00086277" w:rsidP="00086277">
      <w:pPr>
        <w:pStyle w:val="bullet"/>
        <w:numPr>
          <w:ilvl w:val="1"/>
          <w:numId w:val="29"/>
        </w:numPr>
      </w:pPr>
      <w:r>
        <w:t xml:space="preserve">Support overriden: DoCoMo, AT&amp;T, Fujitsu, LGE, Wilus, ETRI, </w:t>
      </w:r>
    </w:p>
    <w:p w14:paraId="75370887" w14:textId="77777777" w:rsidR="00086277" w:rsidRPr="008764DF" w:rsidRDefault="00086277" w:rsidP="00086277">
      <w:pPr>
        <w:pStyle w:val="bullet"/>
        <w:numPr>
          <w:ilvl w:val="1"/>
          <w:numId w:val="29"/>
        </w:numPr>
      </w:pPr>
      <w:r>
        <w:t>Not support overriden: Intel, Apple, MTK, CATT, Qualcomm</w:t>
      </w:r>
    </w:p>
    <w:p w14:paraId="5B4F0952" w14:textId="77777777" w:rsidR="00086277" w:rsidRDefault="00086277" w:rsidP="00086277">
      <w:pPr>
        <w:rPr>
          <w:lang w:eastAsia="en-US"/>
        </w:rPr>
      </w:pPr>
    </w:p>
    <w:p w14:paraId="4EF8C3A8" w14:textId="50987895" w:rsidR="00246EF9" w:rsidRDefault="00246EF9" w:rsidP="00246EF9">
      <w:bookmarkStart w:id="3" w:name="_GoBack"/>
      <w:bookmarkEnd w:id="3"/>
      <w:r>
        <w:t>No concensus, needs discussion:</w:t>
      </w:r>
    </w:p>
    <w:p w14:paraId="3876D960" w14:textId="77777777" w:rsidR="00246EF9" w:rsidRDefault="00246EF9" w:rsidP="00246EF9">
      <w:pPr>
        <w:pStyle w:val="bullet"/>
        <w:numPr>
          <w:ilvl w:val="0"/>
          <w:numId w:val="29"/>
        </w:numPr>
      </w:pPr>
      <w:r>
        <w:t>For DCI granted multi-slot transmission (PDSCH/PUSCH/PUCCH) vs dynamic SFI, when there is no semi-static DL/UL assignment or the semi-static DL/UL assignment indicates unknown</w:t>
      </w:r>
    </w:p>
    <w:p w14:paraId="427E0D71" w14:textId="77777777" w:rsidR="00246EF9" w:rsidRDefault="00246EF9" w:rsidP="00246EF9">
      <w:pPr>
        <w:pStyle w:val="bullet"/>
        <w:numPr>
          <w:ilvl w:val="1"/>
          <w:numId w:val="29"/>
        </w:numPr>
      </w:pPr>
      <w:r>
        <w:t xml:space="preserve">Alt 1: Follow scheduled multi-slot transmission </w:t>
      </w:r>
    </w:p>
    <w:p w14:paraId="78D69285" w14:textId="77777777" w:rsidR="00246EF9" w:rsidRDefault="00246EF9" w:rsidP="00246EF9">
      <w:pPr>
        <w:pStyle w:val="bullet"/>
        <w:numPr>
          <w:ilvl w:val="2"/>
          <w:numId w:val="29"/>
        </w:numPr>
      </w:pPr>
      <w:r>
        <w:t>Support: Intel, Apple, Pana, Sharp, Qualcomm,</w:t>
      </w:r>
    </w:p>
    <w:p w14:paraId="5ABFFCCA" w14:textId="77777777" w:rsidR="00246EF9" w:rsidRDefault="00246EF9" w:rsidP="00246EF9">
      <w:pPr>
        <w:pStyle w:val="bullet"/>
        <w:numPr>
          <w:ilvl w:val="1"/>
          <w:numId w:val="29"/>
        </w:numPr>
      </w:pPr>
      <w:r>
        <w:t xml:space="preserve">Alt 2: </w:t>
      </w:r>
    </w:p>
    <w:p w14:paraId="1251B09F" w14:textId="77777777" w:rsidR="00246EF9" w:rsidRDefault="00246EF9" w:rsidP="00246EF9">
      <w:pPr>
        <w:pStyle w:val="bullet"/>
        <w:numPr>
          <w:ilvl w:val="2"/>
          <w:numId w:val="29"/>
        </w:numPr>
      </w:pPr>
      <w:r>
        <w:t>If dynamic SFI of a slot indicates the same direction as the scheduled PDSCH/PUSCH/PUCCH during the assigned symbols, the PDSCH/PUSCH/PUCCH can be transmitted in that slot</w:t>
      </w:r>
    </w:p>
    <w:p w14:paraId="62F17211" w14:textId="77777777" w:rsidR="00246EF9" w:rsidRDefault="00246EF9" w:rsidP="00246EF9">
      <w:pPr>
        <w:pStyle w:val="bullet"/>
        <w:numPr>
          <w:ilvl w:val="2"/>
          <w:numId w:val="29"/>
        </w:numPr>
      </w:pPr>
      <w:r>
        <w:t>Alt 2.1: If dynamic SFI of a slot indicates unknown for at least one of the symbols assigned for the scheduled PDSCH/PUSCH/PUCCH, the PDSCH/PUSCH/PUCCH transmission in that slot is cancelled</w:t>
      </w:r>
    </w:p>
    <w:p w14:paraId="63B1D9C1" w14:textId="77777777" w:rsidR="00246EF9" w:rsidRDefault="00246EF9" w:rsidP="00246EF9">
      <w:pPr>
        <w:pStyle w:val="bullet"/>
        <w:numPr>
          <w:ilvl w:val="3"/>
          <w:numId w:val="29"/>
        </w:numPr>
      </w:pPr>
      <w:r>
        <w:t>Support: Pana, LGE, DoCoMo, Fujitsu, Wilus</w:t>
      </w:r>
    </w:p>
    <w:p w14:paraId="38FBAA50" w14:textId="77777777" w:rsidR="00246EF9" w:rsidRDefault="00246EF9" w:rsidP="00246EF9">
      <w:pPr>
        <w:pStyle w:val="bullet"/>
        <w:numPr>
          <w:ilvl w:val="2"/>
          <w:numId w:val="29"/>
        </w:numPr>
      </w:pPr>
      <w:r>
        <w:t>Alt 2.2: If dynamic SFI of a slot indicates unknown for at least one of the symbols assigned for the scheduled PDSCH/PUSCH/PUCCH, the PDSCH transmission in that unknown symbol is cancelled, and the PUSCH/PUCCH transmission in that slot is cancelled</w:t>
      </w:r>
    </w:p>
    <w:p w14:paraId="29C199CD" w14:textId="77777777" w:rsidR="00246EF9" w:rsidRDefault="00246EF9" w:rsidP="00246EF9">
      <w:pPr>
        <w:pStyle w:val="bullet"/>
        <w:numPr>
          <w:ilvl w:val="3"/>
          <w:numId w:val="29"/>
        </w:numPr>
      </w:pPr>
      <w:r>
        <w:t>Support: SS, DoCoMo, Wilus</w:t>
      </w:r>
    </w:p>
    <w:p w14:paraId="0336260B" w14:textId="77777777" w:rsidR="00246EF9" w:rsidRDefault="00246EF9" w:rsidP="00246EF9">
      <w:pPr>
        <w:pStyle w:val="bullet"/>
        <w:numPr>
          <w:ilvl w:val="2"/>
          <w:numId w:val="29"/>
        </w:numPr>
      </w:pPr>
      <w:r>
        <w:t>Note it is already agreed the UE is not expected to see conflicting directions between the assignment and the dynamic SFI</w:t>
      </w:r>
    </w:p>
    <w:p w14:paraId="6862728C" w14:textId="4885754D" w:rsidR="00246EF9" w:rsidRDefault="00246EF9" w:rsidP="00246EF9">
      <w:pPr>
        <w:pStyle w:val="bullet"/>
        <w:numPr>
          <w:ilvl w:val="2"/>
          <w:numId w:val="29"/>
        </w:numPr>
      </w:pPr>
      <w:r>
        <w:t>FFS timing relationship between the SFI and the grant</w:t>
      </w:r>
    </w:p>
    <w:p w14:paraId="46AAA99B" w14:textId="77777777" w:rsidR="00246EF9" w:rsidRDefault="00246EF9" w:rsidP="0024236D"/>
    <w:p w14:paraId="6517FD33" w14:textId="77777777" w:rsidR="004D7903" w:rsidRDefault="004D7903" w:rsidP="00931312">
      <w:pPr>
        <w:rPr>
          <w:lang w:eastAsia="en-US"/>
        </w:rPr>
      </w:pPr>
    </w:p>
    <w:p w14:paraId="33D8CEE5" w14:textId="485E4F60" w:rsidR="00956CD7" w:rsidRDefault="0076204F" w:rsidP="00931312">
      <w:pPr>
        <w:rPr>
          <w:lang w:eastAsia="en-US"/>
        </w:rPr>
      </w:pPr>
      <w:r>
        <w:rPr>
          <w:lang w:eastAsia="en-US"/>
        </w:rPr>
        <w:t>No agreement</w:t>
      </w:r>
      <w:r w:rsidR="00A854CA">
        <w:rPr>
          <w:lang w:eastAsia="en-US"/>
        </w:rPr>
        <w:t>:</w:t>
      </w:r>
    </w:p>
    <w:p w14:paraId="592991C8" w14:textId="627F4DBB" w:rsidR="00A854CA" w:rsidRDefault="00A854CA" w:rsidP="00A854CA">
      <w:pPr>
        <w:pStyle w:val="ListParagraph"/>
        <w:numPr>
          <w:ilvl w:val="0"/>
          <w:numId w:val="29"/>
        </w:numPr>
        <w:rPr>
          <w:lang w:eastAsia="en-US"/>
        </w:rPr>
      </w:pPr>
      <w:r>
        <w:rPr>
          <w:lang w:eastAsia="en-US"/>
        </w:rPr>
        <w:t>On coding of GC-PDCCH to carry SFI:</w:t>
      </w:r>
    </w:p>
    <w:p w14:paraId="1AD6B33C" w14:textId="1775A292" w:rsidR="00A854CA" w:rsidRDefault="00A854CA" w:rsidP="00A854CA">
      <w:pPr>
        <w:pStyle w:val="ListParagraph"/>
        <w:numPr>
          <w:ilvl w:val="1"/>
          <w:numId w:val="29"/>
        </w:numPr>
        <w:rPr>
          <w:lang w:eastAsia="en-US"/>
        </w:rPr>
      </w:pPr>
      <w:r>
        <w:rPr>
          <w:lang w:eastAsia="en-US"/>
        </w:rPr>
        <w:t>Alt 1: Follow coding session agreements to use payload size to decide coded</w:t>
      </w:r>
    </w:p>
    <w:p w14:paraId="16EA7A0E" w14:textId="3AB799E2" w:rsidR="00A854CA" w:rsidRDefault="00A854CA" w:rsidP="00A854CA">
      <w:pPr>
        <w:pStyle w:val="ListParagraph"/>
        <w:numPr>
          <w:ilvl w:val="2"/>
          <w:numId w:val="29"/>
        </w:numPr>
        <w:rPr>
          <w:lang w:eastAsia="en-US"/>
        </w:rPr>
      </w:pPr>
      <w:r>
        <w:rPr>
          <w:lang w:eastAsia="en-US"/>
        </w:rPr>
        <w:t>Note the RNTI scrambling is not decided yet</w:t>
      </w:r>
      <w:r w:rsidR="004D7903">
        <w:rPr>
          <w:lang w:eastAsia="en-US"/>
        </w:rPr>
        <w:t>. Can use LTE PCFICH approach?</w:t>
      </w:r>
    </w:p>
    <w:p w14:paraId="326DB3BD" w14:textId="45C9419D" w:rsidR="00A854CA" w:rsidRDefault="00A854CA" w:rsidP="00A854CA">
      <w:pPr>
        <w:pStyle w:val="ListParagraph"/>
        <w:numPr>
          <w:ilvl w:val="1"/>
          <w:numId w:val="29"/>
        </w:numPr>
        <w:rPr>
          <w:lang w:eastAsia="en-US"/>
        </w:rPr>
      </w:pPr>
      <w:r>
        <w:rPr>
          <w:lang w:eastAsia="en-US"/>
        </w:rPr>
        <w:t>Alt 2: Always zero padding to reach at least 12 bits payload to add CRC and use Polar code</w:t>
      </w:r>
    </w:p>
    <w:p w14:paraId="756DBA3A" w14:textId="2E204B07" w:rsidR="00815735" w:rsidRDefault="00815735" w:rsidP="00815735">
      <w:pPr>
        <w:pStyle w:val="ListParagraph"/>
        <w:numPr>
          <w:ilvl w:val="1"/>
          <w:numId w:val="29"/>
        </w:numPr>
        <w:rPr>
          <w:lang w:eastAsia="en-US"/>
        </w:rPr>
      </w:pPr>
      <w:r>
        <w:rPr>
          <w:lang w:eastAsia="en-US"/>
        </w:rPr>
        <w:t xml:space="preserve">Alt 3: If payload size is greater than 6, zero pad to 12 bits and add CRC to use Polar code. Otherwise </w:t>
      </w:r>
      <w:r>
        <w:rPr>
          <w:lang w:eastAsia="en-US"/>
        </w:rPr>
        <w:lastRenderedPageBreak/>
        <w:t>use RM without CRC</w:t>
      </w:r>
    </w:p>
    <w:p w14:paraId="0790E7BE" w14:textId="77777777" w:rsidR="00A854CA" w:rsidRDefault="00A854CA" w:rsidP="00A854CA">
      <w:pPr>
        <w:rPr>
          <w:lang w:eastAsia="en-US"/>
        </w:rPr>
      </w:pPr>
    </w:p>
    <w:sectPr w:rsidR="00A854CA"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75996" w14:textId="77777777" w:rsidR="00910C42" w:rsidRDefault="00910C42" w:rsidP="00EB77D5">
      <w:r>
        <w:separator/>
      </w:r>
    </w:p>
  </w:endnote>
  <w:endnote w:type="continuationSeparator" w:id="0">
    <w:p w14:paraId="524811B9" w14:textId="77777777" w:rsidR="00910C42" w:rsidRDefault="00910C42" w:rsidP="00EB77D5">
      <w:r>
        <w:continuationSeparator/>
      </w:r>
    </w:p>
  </w:endnote>
  <w:endnote w:type="continuationNotice" w:id="1">
    <w:p w14:paraId="7E896977" w14:textId="77777777" w:rsidR="00910C42" w:rsidRDefault="00910C42"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4335FB" w:rsidRDefault="004335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35FB" w:rsidRDefault="004335F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779A49FD" w:rsidR="004335FB" w:rsidRDefault="004335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6277">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6277">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85E12" w14:textId="77777777" w:rsidR="00910C42" w:rsidRDefault="00910C42" w:rsidP="00EB77D5">
      <w:r>
        <w:separator/>
      </w:r>
    </w:p>
  </w:footnote>
  <w:footnote w:type="continuationSeparator" w:id="0">
    <w:p w14:paraId="7A9B85A1" w14:textId="77777777" w:rsidR="00910C42" w:rsidRDefault="00910C42" w:rsidP="00EB77D5">
      <w:r>
        <w:continuationSeparator/>
      </w:r>
    </w:p>
  </w:footnote>
  <w:footnote w:type="continuationNotice" w:id="1">
    <w:p w14:paraId="4C1D74B3" w14:textId="77777777" w:rsidR="00910C42" w:rsidRDefault="00910C42"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4335FB" w:rsidRDefault="004335FB"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1"/>
  </w:num>
  <w:num w:numId="4">
    <w:abstractNumId w:val="12"/>
  </w:num>
  <w:num w:numId="5">
    <w:abstractNumId w:val="11"/>
  </w:num>
  <w:num w:numId="6">
    <w:abstractNumId w:val="9"/>
  </w:num>
  <w:num w:numId="7">
    <w:abstractNumId w:val="22"/>
  </w:num>
  <w:num w:numId="8">
    <w:abstractNumId w:val="29"/>
  </w:num>
  <w:num w:numId="9">
    <w:abstractNumId w:val="16"/>
  </w:num>
  <w:num w:numId="10">
    <w:abstractNumId w:val="10"/>
  </w:num>
  <w:num w:numId="11">
    <w:abstractNumId w:val="15"/>
  </w:num>
  <w:num w:numId="12">
    <w:abstractNumId w:val="28"/>
  </w:num>
  <w:num w:numId="13">
    <w:abstractNumId w:val="2"/>
  </w:num>
  <w:num w:numId="14">
    <w:abstractNumId w:val="23"/>
  </w:num>
  <w:num w:numId="15">
    <w:abstractNumId w:val="19"/>
  </w:num>
  <w:num w:numId="16">
    <w:abstractNumId w:val="4"/>
  </w:num>
  <w:num w:numId="17">
    <w:abstractNumId w:val="3"/>
  </w:num>
  <w:num w:numId="18">
    <w:abstractNumId w:val="13"/>
  </w:num>
  <w:num w:numId="19">
    <w:abstractNumId w:val="24"/>
  </w:num>
  <w:num w:numId="20">
    <w:abstractNumId w:val="5"/>
  </w:num>
  <w:num w:numId="21">
    <w:abstractNumId w:val="25"/>
  </w:num>
  <w:num w:numId="22">
    <w:abstractNumId w:val="20"/>
  </w:num>
  <w:num w:numId="23">
    <w:abstractNumId w:val="30"/>
  </w:num>
  <w:num w:numId="24">
    <w:abstractNumId w:val="27"/>
  </w:num>
  <w:num w:numId="25">
    <w:abstractNumId w:val="6"/>
  </w:num>
  <w:num w:numId="26">
    <w:abstractNumId w:val="9"/>
  </w:num>
  <w:num w:numId="27">
    <w:abstractNumId w:val="7"/>
  </w:num>
  <w:num w:numId="28">
    <w:abstractNumId w:val="14"/>
  </w:num>
  <w:num w:numId="29">
    <w:abstractNumId w:val="17"/>
  </w:num>
  <w:num w:numId="30">
    <w:abstractNumId w:val="26"/>
  </w:num>
  <w:num w:numId="31">
    <w:abstractNumId w:val="18"/>
  </w:num>
  <w:num w:numId="3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FF5"/>
    <w:rsid w:val="0007602B"/>
    <w:rsid w:val="00077EB9"/>
    <w:rsid w:val="000801D8"/>
    <w:rsid w:val="00080783"/>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4CB"/>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A29"/>
    <w:rsid w:val="001B454C"/>
    <w:rsid w:val="001B460C"/>
    <w:rsid w:val="001B4E04"/>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3D8A"/>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38C"/>
    <w:rsid w:val="002C203A"/>
    <w:rsid w:val="002C2FCD"/>
    <w:rsid w:val="002C36BB"/>
    <w:rsid w:val="002C3AE4"/>
    <w:rsid w:val="002C4749"/>
    <w:rsid w:val="002C4CB7"/>
    <w:rsid w:val="002C4F71"/>
    <w:rsid w:val="002C5620"/>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5FB"/>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1F59"/>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5093"/>
    <w:rsid w:val="0060515F"/>
    <w:rsid w:val="00606C6F"/>
    <w:rsid w:val="00606FA6"/>
    <w:rsid w:val="00607079"/>
    <w:rsid w:val="00607652"/>
    <w:rsid w:val="00607ADE"/>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F1A"/>
    <w:rsid w:val="006D21FF"/>
    <w:rsid w:val="006D493C"/>
    <w:rsid w:val="006D5FEE"/>
    <w:rsid w:val="006D5FEF"/>
    <w:rsid w:val="006D64D6"/>
    <w:rsid w:val="006D6A4C"/>
    <w:rsid w:val="006D6FC8"/>
    <w:rsid w:val="006E0240"/>
    <w:rsid w:val="006E0B10"/>
    <w:rsid w:val="006E0B16"/>
    <w:rsid w:val="006E22CC"/>
    <w:rsid w:val="006E2691"/>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87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D62"/>
    <w:rsid w:val="00986ED0"/>
    <w:rsid w:val="009879B5"/>
    <w:rsid w:val="00990732"/>
    <w:rsid w:val="00990C1F"/>
    <w:rsid w:val="00991820"/>
    <w:rsid w:val="00991C57"/>
    <w:rsid w:val="00991F39"/>
    <w:rsid w:val="009930C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76F5"/>
    <w:rsid w:val="00C078CC"/>
    <w:rsid w:val="00C07CAD"/>
    <w:rsid w:val="00C10F74"/>
    <w:rsid w:val="00C11183"/>
    <w:rsid w:val="00C118E4"/>
    <w:rsid w:val="00C11CA8"/>
    <w:rsid w:val="00C11FE5"/>
    <w:rsid w:val="00C11FF6"/>
    <w:rsid w:val="00C122BF"/>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8F3"/>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E6"/>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3E3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3E01"/>
    <w:rsid w:val="00E745BF"/>
    <w:rsid w:val="00E74697"/>
    <w:rsid w:val="00E7493A"/>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316D"/>
    <w:rsid w:val="00EA42BA"/>
    <w:rsid w:val="00EA4F96"/>
    <w:rsid w:val="00EA531A"/>
    <w:rsid w:val="00EA589B"/>
    <w:rsid w:val="00EA5E2E"/>
    <w:rsid w:val="00EA7499"/>
    <w:rsid w:val="00EA74E3"/>
    <w:rsid w:val="00EA77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6DC"/>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22B6"/>
    <w:rsid w:val="00FD2475"/>
    <w:rsid w:val="00FD2751"/>
    <w:rsid w:val="00FD282A"/>
    <w:rsid w:val="00FD2A71"/>
    <w:rsid w:val="00FD3822"/>
    <w:rsid w:val="00FD45CD"/>
    <w:rsid w:val="00FD4CC0"/>
    <w:rsid w:val="00FD5AFC"/>
    <w:rsid w:val="00FD618D"/>
    <w:rsid w:val="00FD61FE"/>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95E1F022-9F9F-4BE5-B9A2-70C4EA5AD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4049</TotalTime>
  <Pages>17</Pages>
  <Words>7020</Words>
  <Characters>40017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46944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37</cp:revision>
  <cp:lastPrinted>2010-10-04T23:31:00Z</cp:lastPrinted>
  <dcterms:created xsi:type="dcterms:W3CDTF">2017-11-28T01:22:00Z</dcterms:created>
  <dcterms:modified xsi:type="dcterms:W3CDTF">2017-12-01T23:47:00Z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